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E1438A" w:rsidR="001E41F3" w:rsidRDefault="001E41F3">
      <w:pPr>
        <w:pStyle w:val="CRCoverPage"/>
        <w:tabs>
          <w:tab w:val="right" w:pos="9639"/>
        </w:tabs>
        <w:spacing w:after="0"/>
        <w:rPr>
          <w:b/>
          <w:i/>
          <w:noProof/>
          <w:sz w:val="28"/>
        </w:rPr>
      </w:pPr>
      <w:r>
        <w:rPr>
          <w:b/>
          <w:noProof/>
          <w:sz w:val="24"/>
        </w:rPr>
        <w:t>3GPP TSG-</w:t>
      </w:r>
      <w:fldSimple w:instr="DOCPROPERTY  TSG/WGRef  \* MERGEFORMAT">
        <w:r w:rsidR="007979E5">
          <w:rPr>
            <w:b/>
            <w:noProof/>
            <w:sz w:val="24"/>
          </w:rPr>
          <w:t>SA2</w:t>
        </w:r>
      </w:fldSimple>
      <w:r w:rsidR="00C66BA2">
        <w:rPr>
          <w:b/>
          <w:noProof/>
          <w:sz w:val="24"/>
        </w:rPr>
        <w:t xml:space="preserve"> </w:t>
      </w:r>
      <w:r>
        <w:rPr>
          <w:b/>
          <w:noProof/>
          <w:sz w:val="24"/>
        </w:rPr>
        <w:t>Meeting #</w:t>
      </w:r>
      <w:fldSimple w:instr="DOCPROPERTY  MtgSeq  \* MERGEFORMAT">
        <w:r w:rsidR="00431B3A">
          <w:rPr>
            <w:b/>
            <w:noProof/>
            <w:sz w:val="24"/>
          </w:rPr>
          <w:t>15</w:t>
        </w:r>
      </w:fldSimple>
      <w:r w:rsidR="000C4ABF">
        <w:rPr>
          <w:b/>
          <w:noProof/>
          <w:sz w:val="24"/>
        </w:rPr>
        <w:t>4</w:t>
      </w:r>
      <w:fldSimple w:instr="DOCPROPERTY  MtgTitle  \* MERGEFORMAT">
        <w:r w:rsidR="004322C7">
          <w:rPr>
            <w:b/>
            <w:noProof/>
            <w:sz w:val="24"/>
          </w:rPr>
          <w:t xml:space="preserve"> </w:t>
        </w:r>
      </w:fldSimple>
      <w:r>
        <w:rPr>
          <w:b/>
          <w:i/>
          <w:noProof/>
          <w:sz w:val="28"/>
        </w:rPr>
        <w:tab/>
      </w:r>
      <w:fldSimple w:instr="DOCPROPERTY  Tdoc#  \* MERGEFORMAT">
        <w:r w:rsidR="004322C7">
          <w:rPr>
            <w:b/>
            <w:i/>
            <w:noProof/>
            <w:sz w:val="28"/>
          </w:rPr>
          <w:t>S2-</w:t>
        </w:r>
        <w:r w:rsidR="00C22CF4" w:rsidRPr="00C22CF4">
          <w:rPr>
            <w:b/>
            <w:i/>
            <w:noProof/>
            <w:sz w:val="28"/>
          </w:rPr>
          <w:t>22</w:t>
        </w:r>
        <w:r w:rsidR="00797603">
          <w:rPr>
            <w:b/>
            <w:i/>
            <w:noProof/>
            <w:sz w:val="28"/>
          </w:rPr>
          <w:t>10335</w:t>
        </w:r>
        <w:r w:rsidR="00C22CF4" w:rsidRPr="00C22CF4">
          <w:rPr>
            <w:b/>
            <w:i/>
            <w:noProof/>
            <w:sz w:val="28"/>
          </w:rPr>
          <w:t xml:space="preserve"> </w:t>
        </w:r>
      </w:fldSimple>
    </w:p>
    <w:p w14:paraId="7CB45193" w14:textId="16EC729D" w:rsidR="001E41F3" w:rsidRDefault="00C51190" w:rsidP="005E2C44">
      <w:pPr>
        <w:pStyle w:val="CRCoverPage"/>
        <w:outlineLvl w:val="0"/>
        <w:rPr>
          <w:b/>
          <w:noProof/>
          <w:sz w:val="24"/>
        </w:rPr>
      </w:pPr>
      <w:fldSimple w:instr="DOCPROPERTY  Location  \* MERGEFORMAT">
        <w:r w:rsidR="000C4ABF">
          <w:rPr>
            <w:b/>
            <w:noProof/>
            <w:sz w:val="24"/>
          </w:rPr>
          <w:t>Toulouse</w:t>
        </w:r>
      </w:fldSimple>
      <w:fldSimple w:instr="DOCPROPERTY  Country  \* MERGEFORMAT"/>
      <w:r w:rsidR="001E41F3">
        <w:rPr>
          <w:b/>
          <w:noProof/>
          <w:sz w:val="24"/>
        </w:rPr>
        <w:t xml:space="preserve">, </w:t>
      </w:r>
      <w:fldSimple w:instr="DOCPROPERTY  StartDate  \* MERGEFORMAT">
        <w:r w:rsidR="000C4ABF">
          <w:rPr>
            <w:b/>
            <w:noProof/>
            <w:sz w:val="24"/>
          </w:rPr>
          <w:t>Nov</w:t>
        </w:r>
        <w:r w:rsidR="003639E3">
          <w:rPr>
            <w:b/>
            <w:noProof/>
            <w:sz w:val="24"/>
          </w:rPr>
          <w:t xml:space="preserve"> 1</w:t>
        </w:r>
      </w:fldSimple>
      <w:r w:rsidR="000C4ABF">
        <w:rPr>
          <w:b/>
          <w:noProof/>
          <w:sz w:val="24"/>
        </w:rPr>
        <w:t>4</w:t>
      </w:r>
      <w:r w:rsidR="00547111">
        <w:rPr>
          <w:b/>
          <w:noProof/>
          <w:sz w:val="24"/>
        </w:rPr>
        <w:t xml:space="preserve"> - </w:t>
      </w:r>
      <w:fldSimple w:instr="DOCPROPERTY  EndDate  \* MERGEFORMAT">
        <w:r w:rsidR="000C4ABF">
          <w:rPr>
            <w:b/>
            <w:noProof/>
            <w:sz w:val="24"/>
          </w:rPr>
          <w:t>Nov</w:t>
        </w:r>
        <w:r w:rsidR="003639E3">
          <w:rPr>
            <w:b/>
            <w:noProof/>
            <w:sz w:val="24"/>
          </w:rPr>
          <w:t xml:space="preserve"> 1</w:t>
        </w:r>
        <w:r w:rsidR="000C4ABF">
          <w:rPr>
            <w:b/>
            <w:noProof/>
            <w:sz w:val="24"/>
          </w:rPr>
          <w:t>8</w:t>
        </w:r>
      </w:fldSimple>
      <w:r w:rsidR="002C14E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E13F3D">
            <w:pPr>
              <w:pStyle w:val="CRCoverPage"/>
              <w:spacing w:after="0"/>
              <w:jc w:val="right"/>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24631" w:rsidR="001E41F3" w:rsidRPr="00410371" w:rsidRDefault="00060909" w:rsidP="00547111">
            <w:pPr>
              <w:pStyle w:val="CRCoverPage"/>
              <w:spacing w:after="0"/>
              <w:rPr>
                <w:noProof/>
              </w:rPr>
            </w:pPr>
            <w:r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5A2A3" w:rsidR="001E41F3" w:rsidRPr="00410371" w:rsidRDefault="001F0D1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D4C69" w:rsidR="001E41F3" w:rsidRPr="00ED59B2" w:rsidRDefault="00BE36E7" w:rsidP="00BE36E7">
            <w:pPr>
              <w:pStyle w:val="CRCoverPage"/>
              <w:spacing w:after="0"/>
              <w:jc w:val="center"/>
              <w:rPr>
                <w:noProof/>
                <w:sz w:val="28"/>
              </w:rPr>
            </w:pPr>
            <w:r w:rsidRPr="00ED59B2">
              <w:rPr>
                <w:b/>
                <w:noProof/>
                <w:sz w:val="28"/>
              </w:rPr>
              <w:t>17.</w:t>
            </w:r>
            <w:r w:rsidR="00ED59B2" w:rsidRPr="00ED59B2">
              <w:rPr>
                <w:b/>
                <w:noProof/>
                <w:sz w:val="28"/>
              </w:rPr>
              <w:t>6</w:t>
            </w:r>
            <w:r w:rsidRPr="00ED59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5FDC8" w:rsidR="001E41F3" w:rsidRDefault="00632E84">
            <w:pPr>
              <w:pStyle w:val="CRCoverPage"/>
              <w:spacing w:after="0"/>
              <w:ind w:left="100"/>
              <w:rPr>
                <w:noProof/>
              </w:rPr>
            </w:pPr>
            <w:r>
              <w:rPr>
                <w:noProof/>
              </w:rPr>
              <w:t xml:space="preserve">Add new paramters to </w:t>
            </w:r>
            <w:r w:rsidRPr="00632E84">
              <w:rPr>
                <w:noProof/>
              </w:rPr>
              <w:t>Redundant Transmission Experience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11A310" w:rsidR="001E41F3" w:rsidRDefault="00632E84">
            <w:pPr>
              <w:pStyle w:val="CRCoverPage"/>
              <w:spacing w:after="0"/>
              <w:ind w:left="100"/>
              <w:rPr>
                <w:noProof/>
              </w:rPr>
            </w:pPr>
            <w:r>
              <w:t>Futurewei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C51190" w:rsidP="00547111">
            <w:pPr>
              <w:pStyle w:val="CRCoverPage"/>
              <w:spacing w:after="0"/>
              <w:ind w:left="100"/>
              <w:rPr>
                <w:noProof/>
              </w:rPr>
            </w:pPr>
            <w:fldSimple w:instr="DOCPROPERTY  SourceIfTsg  \* MERGEFORMAT">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A5D4D" w:rsidR="001E41F3" w:rsidRDefault="00E2091D">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51AA67" w:rsidR="001E41F3" w:rsidRDefault="00C51190">
            <w:pPr>
              <w:pStyle w:val="CRCoverPage"/>
              <w:spacing w:after="0"/>
              <w:ind w:left="100"/>
              <w:rPr>
                <w:noProof/>
              </w:rPr>
            </w:pPr>
            <w:fldSimple w:instr="DOCPROPERTY  ResDate  \* MERGEFORMAT">
              <w:r w:rsidR="00714AC8">
                <w:rPr>
                  <w:noProof/>
                </w:rPr>
                <w:t>2022-</w:t>
              </w:r>
              <w:r w:rsidR="00632E84">
                <w:rPr>
                  <w:noProof/>
                </w:rPr>
                <w:t>10</w:t>
              </w:r>
              <w:r w:rsidR="00714AC8">
                <w:rPr>
                  <w:noProof/>
                </w:rPr>
                <w:t>-</w:t>
              </w:r>
              <w:r w:rsidR="00632E84">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DF76A4" w:rsidR="001E41F3" w:rsidRDefault="00632E8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E29FD" w:rsidR="001E41F3" w:rsidRDefault="00090369">
            <w:pPr>
              <w:pStyle w:val="CRCoverPage"/>
              <w:spacing w:after="0"/>
              <w:ind w:left="100"/>
              <w:rPr>
                <w:noProof/>
              </w:rPr>
            </w:pPr>
            <w:r>
              <w:rPr>
                <w:i/>
                <w:noProof/>
                <w:sz w:val="18"/>
              </w:rPr>
              <w:t>Rel-1</w:t>
            </w:r>
            <w:r w:rsidR="00632E84">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7EFBF" w14:textId="77777777" w:rsidR="003C11E9" w:rsidRPr="003C11E9" w:rsidRDefault="003C11E9" w:rsidP="002F03EA">
            <w:pPr>
              <w:pStyle w:val="CRCoverPage"/>
              <w:spacing w:after="0"/>
              <w:rPr>
                <w:noProof/>
              </w:rPr>
            </w:pPr>
            <w:r w:rsidRPr="003C11E9">
              <w:rPr>
                <w:noProof/>
              </w:rPr>
              <w:t xml:space="preserve">3GPP TS 23.288 has defined Analytics ID = "Redundant Transmission Experience" to be provided by NWDAF and consumed by other NFs such as SMF to assist URLLC services. As specified in 3GPP TS 23.288, this analytic ID may be used by SMF to determine whether redundant transmission shall be performed, or (if it had been activated) shall be stopped. However, it is not defined how network can decide which redundant transmission mechanism (e.g., end-to-end redundant user plane paths or support of redundant transmission on N3/N9 interfaces) is needed based on the existing output analytics, specifically based on the Redundant Transmission Experience value (statistics/predictions) which calculated based on end-to-end measurements as input data. </w:t>
            </w:r>
          </w:p>
          <w:p w14:paraId="4639112E" w14:textId="7EAB31BF" w:rsidR="008837D9" w:rsidRPr="003C11E9" w:rsidRDefault="003C11E9" w:rsidP="005C29A8">
            <w:pPr>
              <w:pStyle w:val="CRCoverPage"/>
              <w:spacing w:after="0"/>
              <w:rPr>
                <w:noProof/>
              </w:rPr>
            </w:pPr>
            <w:r w:rsidRPr="003C11E9">
              <w:rPr>
                <w:noProof/>
              </w:rPr>
              <w:t xml:space="preserve">To this end, </w:t>
            </w:r>
            <w:r w:rsidR="005C29A8">
              <w:rPr>
                <w:noProof/>
              </w:rPr>
              <w:t xml:space="preserve">this </w:t>
            </w:r>
            <w:r w:rsidR="008837D9" w:rsidRPr="008837D9">
              <w:rPr>
                <w:noProof/>
              </w:rPr>
              <w:t>CR aims at specifying</w:t>
            </w:r>
            <w:r w:rsidR="008837D9">
              <w:rPr>
                <w:noProof/>
              </w:rPr>
              <w:t xml:space="preserve"> theses</w:t>
            </w:r>
            <w:r w:rsidR="008837D9" w:rsidRPr="008837D9">
              <w:rPr>
                <w:noProof/>
              </w:rPr>
              <w:t xml:space="preserve"> </w:t>
            </w:r>
            <w:r w:rsidR="008837D9">
              <w:rPr>
                <w:noProof/>
              </w:rPr>
              <w:t xml:space="preserve">enhanced input and output paramters </w:t>
            </w:r>
            <w:r w:rsidR="008837D9" w:rsidRPr="008837D9">
              <w:rPr>
                <w:noProof/>
              </w:rPr>
              <w:t>as concluded in TR 23.700-</w:t>
            </w:r>
            <w:r w:rsidR="008837D9">
              <w:rPr>
                <w:noProof/>
              </w:rPr>
              <w:t>81</w:t>
            </w:r>
            <w:r w:rsidR="008837D9" w:rsidRPr="008837D9">
              <w:rPr>
                <w:noProof/>
              </w:rPr>
              <w:t xml:space="preserve"> clause </w:t>
            </w:r>
            <w:r w:rsidR="005C29A8">
              <w:rPr>
                <w:noProof/>
              </w:rPr>
              <w:t>8</w:t>
            </w:r>
            <w:r w:rsidR="008837D9">
              <w:rPr>
                <w:noProof/>
              </w:rPr>
              <w:t>.6.</w:t>
            </w:r>
            <w:ins w:id="1" w:author="Abbas Kiani" w:date="2022-11-01T13:03:00Z">
              <w:r w:rsidR="005C29A8">
                <w:rPr>
                  <w:noProof/>
                </w:rPr>
                <w:t xml:space="preserve"> </w:t>
              </w:r>
            </w:ins>
            <w:r w:rsidR="005C29A8">
              <w:rPr>
                <w:noProof/>
              </w:rPr>
              <w:t>In the conclusion, i</w:t>
            </w:r>
            <w:r w:rsidR="005C29A8" w:rsidRPr="005C29A8">
              <w:rPr>
                <w:noProof/>
              </w:rPr>
              <w:t>t is proposed that the PCF can update the URSP to the UE to establish the redundant PDU Session, taking Primary RAN Path Redundant Transmission Experience and Secondary (Redundant) RAN Path Redundant Transmission Experience into account to decide if the redundant transmission mechanism is needed or not for the corresponding application, as described in Sol#49.</w:t>
            </w:r>
          </w:p>
          <w:p w14:paraId="708AA7DE" w14:textId="61DCC46A" w:rsidR="00FD2639" w:rsidRDefault="00FD2639" w:rsidP="00FD26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1965" w14:textId="77777777" w:rsidR="008109A1" w:rsidRDefault="005C29A8" w:rsidP="008D0C43">
            <w:pPr>
              <w:pStyle w:val="CRCoverPage"/>
              <w:spacing w:after="0"/>
              <w:rPr>
                <w:rFonts w:eastAsia="DengXian"/>
                <w:lang w:val="en-US" w:eastAsia="zh-CN"/>
              </w:rPr>
            </w:pPr>
            <w:r>
              <w:rPr>
                <w:rFonts w:eastAsia="DengXian"/>
                <w:lang w:val="en-US" w:eastAsia="zh-CN"/>
              </w:rPr>
              <w:t>Clause 6.13.1 is updated with new analytics filtering information.</w:t>
            </w:r>
          </w:p>
          <w:p w14:paraId="58E17954" w14:textId="77777777" w:rsidR="005C29A8" w:rsidRDefault="005C29A8" w:rsidP="008D0C43">
            <w:pPr>
              <w:pStyle w:val="CRCoverPage"/>
              <w:spacing w:after="0"/>
              <w:rPr>
                <w:rFonts w:eastAsia="DengXian"/>
                <w:lang w:val="en-US" w:eastAsia="zh-CN"/>
              </w:rPr>
            </w:pPr>
            <w:r>
              <w:rPr>
                <w:rFonts w:eastAsia="DengXian"/>
                <w:lang w:val="en-US" w:eastAsia="zh-CN"/>
              </w:rPr>
              <w:t>Clause 6.13.2 is updated with new input data parameters.</w:t>
            </w:r>
          </w:p>
          <w:p w14:paraId="31C656EC" w14:textId="52606396" w:rsidR="005C29A8" w:rsidRDefault="005C29A8" w:rsidP="008D0C43">
            <w:pPr>
              <w:pStyle w:val="CRCoverPage"/>
              <w:spacing w:after="0"/>
              <w:rPr>
                <w:noProof/>
              </w:rPr>
            </w:pPr>
            <w:r>
              <w:rPr>
                <w:rFonts w:eastAsia="DengXian"/>
                <w:lang w:val="en-US" w:eastAsia="zh-CN"/>
              </w:rPr>
              <w:t xml:space="preserve">Clause 6.13.3 is updated with new output data parameters.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079E2" w:rsidR="001E41F3" w:rsidRDefault="002F03EA" w:rsidP="002F03EA">
            <w:pPr>
              <w:pStyle w:val="CRCoverPage"/>
              <w:spacing w:after="0"/>
              <w:rPr>
                <w:noProof/>
              </w:rPr>
            </w:pPr>
            <w:r w:rsidRPr="002F03EA">
              <w:rPr>
                <w:noProof/>
              </w:rPr>
              <w:t>As specified in 3GPP TS 23.288, Analytics ID = "Redundant Transmission Experience"</w:t>
            </w:r>
            <w:r>
              <w:rPr>
                <w:noProof/>
              </w:rPr>
              <w:t xml:space="preserve"> </w:t>
            </w:r>
            <w:r w:rsidRPr="002F03EA">
              <w:rPr>
                <w:noProof/>
              </w:rPr>
              <w:t xml:space="preserve">may be used by SMF to determine whether redundant transmission shall be performed, or (if it had been activated) shall be stopped. However, </w:t>
            </w:r>
            <w:r>
              <w:rPr>
                <w:noProof/>
              </w:rPr>
              <w:t xml:space="preserve">existing analytics paramters are not enough to assist SMF </w:t>
            </w:r>
            <w:r w:rsidR="00D4410C">
              <w:rPr>
                <w:noProof/>
              </w:rPr>
              <w:t>to</w:t>
            </w:r>
            <w:r w:rsidRPr="002F03EA">
              <w:rPr>
                <w:noProof/>
              </w:rPr>
              <w:t xml:space="preserve"> decide which redundant transmission option is needed</w:t>
            </w:r>
            <w:r w:rsidR="00D441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925F6" w:rsidR="00C9471C" w:rsidRDefault="00AE6CF3" w:rsidP="00C9471C">
            <w:pPr>
              <w:pStyle w:val="CRCoverPage"/>
              <w:spacing w:after="0"/>
              <w:ind w:left="100"/>
              <w:rPr>
                <w:noProof/>
              </w:rPr>
            </w:pPr>
            <w:r>
              <w:rPr>
                <w:noProof/>
              </w:rPr>
              <w:t>6.</w:t>
            </w:r>
            <w:r w:rsidR="00D4410C">
              <w:rPr>
                <w:noProof/>
              </w:rPr>
              <w:t>13.1, 6.13.2, 6.13.3</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1B2CDE" w:rsidR="00C9471C" w:rsidRDefault="00E2091D" w:rsidP="00C9471C">
            <w:pPr>
              <w:pStyle w:val="CRCoverPage"/>
              <w:spacing w:after="0"/>
              <w:ind w:left="100"/>
              <w:rPr>
                <w:noProof/>
              </w:rPr>
            </w:pPr>
            <w:r>
              <w:rPr>
                <w:noProof/>
              </w:rPr>
              <w:t>This CR is part of outecome of SI FS_eNA_ph3 KI#6 and WI code for the work is not assigned yet &amp; will replace WI code DUMMY when available.</w:t>
            </w: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69A53B9D" w14:textId="77777777" w:rsidR="003B158D" w:rsidRDefault="003B158D" w:rsidP="003B158D">
      <w:pPr>
        <w:pStyle w:val="Heading3"/>
      </w:pPr>
      <w:bookmarkStart w:id="2" w:name="_Toc114572147"/>
      <w:r>
        <w:t>6.13.1</w:t>
      </w:r>
      <w:r>
        <w:tab/>
        <w:t>General</w:t>
      </w:r>
      <w:bookmarkEnd w:id="2"/>
    </w:p>
    <w:p w14:paraId="02ECE36F" w14:textId="77777777" w:rsidR="003B158D" w:rsidRDefault="003B158D" w:rsidP="003B158D">
      <w:r>
        <w:t>This clause describes the Redundant Transmission Experience related analytics. These analytics may be used by the SMF to determine whether redundant transmission on N3/N9 interfaces (see clause 5.33.2.2 of TS 23.501 [2]) shall be performed, or (if it had been activated) shall be stopped.</w:t>
      </w:r>
    </w:p>
    <w:p w14:paraId="54DDD44B" w14:textId="77777777" w:rsidR="003B158D" w:rsidRDefault="003B158D" w:rsidP="003B158D">
      <w:r>
        <w:t>The service consumer may be a NF (</w:t>
      </w:r>
      <w:proofErr w:type="gramStart"/>
      <w:r>
        <w:t>e.g.</w:t>
      </w:r>
      <w:proofErr w:type="gramEnd"/>
      <w:r>
        <w:t xml:space="preserve"> SMF).</w:t>
      </w:r>
    </w:p>
    <w:p w14:paraId="5D261936" w14:textId="77777777" w:rsidR="003B158D" w:rsidRDefault="003B158D" w:rsidP="003B158D">
      <w:r>
        <w:t>The consumer of these analytics may indicate in the request:</w:t>
      </w:r>
    </w:p>
    <w:p w14:paraId="19A226E7" w14:textId="77777777" w:rsidR="003B158D" w:rsidRDefault="003B158D" w:rsidP="003B158D">
      <w:pPr>
        <w:pStyle w:val="B1"/>
      </w:pPr>
      <w:r>
        <w:t>-</w:t>
      </w:r>
      <w:r>
        <w:tab/>
        <w:t>Analytics ID = "Redundant Transmission Experience".</w:t>
      </w:r>
    </w:p>
    <w:p w14:paraId="7CBB302D" w14:textId="77777777" w:rsidR="003B158D" w:rsidRDefault="003B158D" w:rsidP="003B158D">
      <w:pPr>
        <w:pStyle w:val="B1"/>
      </w:pPr>
      <w:r>
        <w:t>-</w:t>
      </w:r>
      <w:r>
        <w:tab/>
        <w:t>Target of Analytics Reporting: a single UE (SUPI), any UE, or a group of UEs (an Internal Group ID).</w:t>
      </w:r>
    </w:p>
    <w:p w14:paraId="34341A65" w14:textId="77777777" w:rsidR="003B158D" w:rsidRDefault="003B158D" w:rsidP="003B158D">
      <w:pPr>
        <w:pStyle w:val="B1"/>
      </w:pPr>
      <w:r>
        <w:t>-</w:t>
      </w:r>
      <w:r>
        <w:tab/>
        <w:t>Analytics Filter Information optionally containing:</w:t>
      </w:r>
    </w:p>
    <w:p w14:paraId="4DE56BD5" w14:textId="77777777" w:rsidR="003B158D" w:rsidRDefault="003B158D" w:rsidP="003B158D">
      <w:pPr>
        <w:pStyle w:val="B2"/>
      </w:pPr>
      <w:r>
        <w:t>-</w:t>
      </w:r>
      <w:r>
        <w:tab/>
        <w:t xml:space="preserve">Area of </w:t>
      </w:r>
      <w:proofErr w:type="gramStart"/>
      <w:r>
        <w:t>Interest;</w:t>
      </w:r>
      <w:proofErr w:type="gramEnd"/>
    </w:p>
    <w:p w14:paraId="7566ADBB" w14:textId="77777777" w:rsidR="003B158D" w:rsidRDefault="003B158D" w:rsidP="003B158D">
      <w:pPr>
        <w:pStyle w:val="B2"/>
      </w:pPr>
      <w:r>
        <w:t>-</w:t>
      </w:r>
      <w:r>
        <w:tab/>
        <w:t>S-</w:t>
      </w:r>
      <w:proofErr w:type="gramStart"/>
      <w:r>
        <w:t>NSSAI;</w:t>
      </w:r>
      <w:proofErr w:type="gramEnd"/>
    </w:p>
    <w:p w14:paraId="7F23D996" w14:textId="26F41AB5" w:rsidR="003B158D" w:rsidRDefault="003B158D" w:rsidP="003B158D">
      <w:pPr>
        <w:pStyle w:val="B2"/>
        <w:rPr>
          <w:ins w:id="3" w:author="Abbas Kiani" w:date="2022-10-28T12:07:00Z"/>
        </w:rPr>
      </w:pPr>
      <w:r>
        <w:t>-</w:t>
      </w:r>
      <w:r>
        <w:tab/>
      </w:r>
      <w:proofErr w:type="gramStart"/>
      <w:r>
        <w:t>DNN;</w:t>
      </w:r>
      <w:proofErr w:type="gramEnd"/>
    </w:p>
    <w:p w14:paraId="7DB16AFD" w14:textId="191EF5DA" w:rsidR="003B158D" w:rsidRDefault="003B158D" w:rsidP="003B158D">
      <w:pPr>
        <w:pStyle w:val="B2"/>
      </w:pPr>
      <w:ins w:id="4" w:author="Abbas Kiani" w:date="2022-10-28T12:08:00Z">
        <w:r>
          <w:t xml:space="preserve">-    </w:t>
        </w:r>
        <w:r w:rsidRPr="003B158D">
          <w:t>PDU Session ID</w:t>
        </w:r>
      </w:ins>
    </w:p>
    <w:p w14:paraId="1D5F5D09" w14:textId="77777777" w:rsidR="003B158D" w:rsidRDefault="003B158D" w:rsidP="003B158D">
      <w:pPr>
        <w:pStyle w:val="B2"/>
      </w:pPr>
      <w:r>
        <w:t>-</w:t>
      </w:r>
      <w:r>
        <w:tab/>
        <w:t>optional list of analytics subsets that are requested (</w:t>
      </w:r>
      <w:proofErr w:type="gramStart"/>
      <w:r>
        <w:t>i.e.</w:t>
      </w:r>
      <w:proofErr w:type="gramEnd"/>
      <w:r>
        <w:t xml:space="preserve"> UL/DL packet drop rate GTP-U, UL/DL packet delay GTP-U, see clause 6.13.3).</w:t>
      </w:r>
    </w:p>
    <w:p w14:paraId="6E80DA63" w14:textId="77777777" w:rsidR="003B158D" w:rsidRDefault="003B158D" w:rsidP="003B158D">
      <w:pPr>
        <w:pStyle w:val="B1"/>
      </w:pPr>
      <w:r>
        <w:t>-</w:t>
      </w:r>
      <w:r>
        <w:tab/>
        <w:t xml:space="preserve">An Analytics target period indicates the </w:t>
      </w:r>
      <w:proofErr w:type="gramStart"/>
      <w:r>
        <w:t>time period</w:t>
      </w:r>
      <w:proofErr w:type="gramEnd"/>
      <w:r>
        <w:t xml:space="preserve"> over which the statistics or predictions are requested.</w:t>
      </w:r>
    </w:p>
    <w:p w14:paraId="60470A0A" w14:textId="77777777" w:rsidR="003B158D" w:rsidRDefault="003B158D" w:rsidP="003B158D">
      <w:pPr>
        <w:pStyle w:val="B1"/>
      </w:pPr>
      <w:r>
        <w:t>-</w:t>
      </w:r>
      <w:r>
        <w:tab/>
        <w:t xml:space="preserve">Preferred level of accuracy of the </w:t>
      </w:r>
      <w:proofErr w:type="gramStart"/>
      <w:r>
        <w:t>analytics;</w:t>
      </w:r>
      <w:proofErr w:type="gramEnd"/>
    </w:p>
    <w:p w14:paraId="20590810" w14:textId="77777777" w:rsidR="003B158D" w:rsidRDefault="003B158D" w:rsidP="003B158D">
      <w:pPr>
        <w:pStyle w:val="B1"/>
      </w:pPr>
      <w:r>
        <w:t>-</w:t>
      </w:r>
      <w:r>
        <w:tab/>
        <w:t>Preferred order of results for the list of Redundant Transmission Experience:</w:t>
      </w:r>
    </w:p>
    <w:p w14:paraId="12970CE8" w14:textId="77777777" w:rsidR="003B158D" w:rsidRDefault="003B158D" w:rsidP="003B158D">
      <w:pPr>
        <w:pStyle w:val="B2"/>
      </w:pPr>
      <w:r>
        <w:t>-</w:t>
      </w:r>
      <w:r>
        <w:tab/>
        <w:t>ordering criterion: "time slot start"; and</w:t>
      </w:r>
    </w:p>
    <w:p w14:paraId="47D6D182" w14:textId="77777777" w:rsidR="003B158D" w:rsidRDefault="003B158D" w:rsidP="003B158D">
      <w:pPr>
        <w:pStyle w:val="B2"/>
      </w:pPr>
      <w:r>
        <w:t>-</w:t>
      </w:r>
      <w:r>
        <w:tab/>
        <w:t xml:space="preserve">order: ascending or </w:t>
      </w:r>
      <w:proofErr w:type="gramStart"/>
      <w:r>
        <w:t>descending;</w:t>
      </w:r>
      <w:proofErr w:type="gramEnd"/>
    </w:p>
    <w:p w14:paraId="17304F08" w14:textId="77777777" w:rsidR="003B158D" w:rsidRDefault="003B158D" w:rsidP="003B158D">
      <w:pPr>
        <w:pStyle w:val="B1"/>
      </w:pPr>
      <w:r>
        <w:t>-</w:t>
      </w:r>
      <w:r>
        <w:tab/>
        <w:t>In a subscription, the Notification Correlation Id and the Notification Target Address are included.</w:t>
      </w:r>
    </w:p>
    <w:p w14:paraId="20AE538B" w14:textId="77777777" w:rsidR="00FC5E5E" w:rsidRDefault="00FC5E5E" w:rsidP="00FC5E5E">
      <w:pPr>
        <w:pStyle w:val="StartEndofChange"/>
      </w:pPr>
      <w:r>
        <w:rPr>
          <w:rFonts w:hint="eastAsia"/>
        </w:rPr>
        <w:t xml:space="preserve">* </w:t>
      </w:r>
      <w:r>
        <w:t>* * * Next</w:t>
      </w:r>
      <w:r>
        <w:rPr>
          <w:rFonts w:hint="eastAsia"/>
        </w:rPr>
        <w:t xml:space="preserve"> </w:t>
      </w:r>
      <w:r>
        <w:t xml:space="preserve">Change * * * * </w:t>
      </w:r>
    </w:p>
    <w:p w14:paraId="6EF4383A" w14:textId="77777777" w:rsidR="003B158D" w:rsidRDefault="003B158D" w:rsidP="003B158D">
      <w:pPr>
        <w:pStyle w:val="Heading3"/>
      </w:pPr>
      <w:bookmarkStart w:id="5" w:name="_Toc114572148"/>
      <w:r>
        <w:t>6.13.2</w:t>
      </w:r>
      <w:r>
        <w:tab/>
        <w:t>Input Data</w:t>
      </w:r>
      <w:bookmarkEnd w:id="5"/>
    </w:p>
    <w:p w14:paraId="2A1DF831" w14:textId="77777777" w:rsidR="003B158D" w:rsidRDefault="003B158D" w:rsidP="003B158D">
      <w:r>
        <w:t>The NWDAF supporting data analytics on Redundant Transmission Experience shall be able to collect UE mobility information from OAM,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5AC731A9" w14:textId="77777777" w:rsidR="003B158D" w:rsidRDefault="003B158D" w:rsidP="003B158D">
      <w:r>
        <w:t>Additionally, the NWDAF collects the following input (see Table 6.13.2-1 and Table 6.13.2-2) according to existing measurements defined in clause 5.33.3 QoS Monitoring to Assist URLLC Service of TS 23.501 [2].</w:t>
      </w:r>
    </w:p>
    <w:p w14:paraId="26C913A3" w14:textId="77777777" w:rsidR="003B158D" w:rsidRDefault="003B158D" w:rsidP="003B158D">
      <w:pPr>
        <w:pStyle w:val="TH"/>
      </w:pPr>
      <w:r>
        <w:lastRenderedPageBreak/>
        <w:t xml:space="preserve">Table 6.13.2-1: Packet </w:t>
      </w:r>
      <w:proofErr w:type="gramStart"/>
      <w:r>
        <w:t>drop</w:t>
      </w:r>
      <w:proofErr w:type="gramEnd"/>
      <w:r>
        <w:t xml:space="preserve">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B158D" w:rsidRPr="005D2CF1" w14:paraId="7393EFC5" w14:textId="77777777" w:rsidTr="00E627A1">
        <w:trPr>
          <w:cantSplit/>
          <w:jc w:val="center"/>
        </w:trPr>
        <w:tc>
          <w:tcPr>
            <w:tcW w:w="3307" w:type="dxa"/>
          </w:tcPr>
          <w:p w14:paraId="0B0315A1" w14:textId="77777777" w:rsidR="003B158D" w:rsidRPr="005D2CF1" w:rsidRDefault="003B158D" w:rsidP="00E627A1">
            <w:pPr>
              <w:pStyle w:val="TAH"/>
            </w:pPr>
            <w:r w:rsidRPr="005D2CF1">
              <w:t>Information</w:t>
            </w:r>
          </w:p>
        </w:tc>
        <w:tc>
          <w:tcPr>
            <w:tcW w:w="1418" w:type="dxa"/>
          </w:tcPr>
          <w:p w14:paraId="10618AEC" w14:textId="77777777" w:rsidR="003B158D" w:rsidRPr="005D2CF1" w:rsidRDefault="003B158D" w:rsidP="00E627A1">
            <w:pPr>
              <w:pStyle w:val="TAH"/>
            </w:pPr>
            <w:r w:rsidRPr="005D2CF1">
              <w:t>Source</w:t>
            </w:r>
          </w:p>
        </w:tc>
        <w:tc>
          <w:tcPr>
            <w:tcW w:w="4725" w:type="dxa"/>
          </w:tcPr>
          <w:p w14:paraId="091B3383" w14:textId="77777777" w:rsidR="003B158D" w:rsidRPr="005D2CF1" w:rsidRDefault="003B158D" w:rsidP="00E627A1">
            <w:pPr>
              <w:pStyle w:val="TAH"/>
            </w:pPr>
            <w:r w:rsidRPr="005D2CF1">
              <w:t>Description</w:t>
            </w:r>
          </w:p>
        </w:tc>
      </w:tr>
      <w:tr w:rsidR="003B158D" w:rsidRPr="005D2CF1" w14:paraId="59B97B83" w14:textId="77777777" w:rsidTr="00E627A1">
        <w:trPr>
          <w:cantSplit/>
          <w:jc w:val="center"/>
        </w:trPr>
        <w:tc>
          <w:tcPr>
            <w:tcW w:w="3307" w:type="dxa"/>
          </w:tcPr>
          <w:p w14:paraId="0D6247D7" w14:textId="77777777" w:rsidR="003B158D" w:rsidRPr="005D2CF1" w:rsidRDefault="003B158D" w:rsidP="00E627A1">
            <w:pPr>
              <w:pStyle w:val="TAL"/>
              <w:rPr>
                <w:rFonts w:eastAsia="MS Mincho" w:cs="Arial"/>
                <w:szCs w:val="18"/>
              </w:rPr>
            </w:pPr>
            <w:r w:rsidRPr="00632141">
              <w:t>UL/DL packet drop</w:t>
            </w:r>
            <w:r>
              <w:t xml:space="preserve"> rate</w:t>
            </w:r>
            <w:r w:rsidRPr="00632141">
              <w:t xml:space="preserve"> GTP</w:t>
            </w:r>
            <w:r>
              <w:t>-U</w:t>
            </w:r>
          </w:p>
        </w:tc>
        <w:tc>
          <w:tcPr>
            <w:tcW w:w="1418" w:type="dxa"/>
          </w:tcPr>
          <w:p w14:paraId="0E6AAC8B" w14:textId="77777777" w:rsidR="003B158D" w:rsidRPr="005D2CF1" w:rsidRDefault="003B158D" w:rsidP="00E627A1">
            <w:pPr>
              <w:pStyle w:val="TAC"/>
            </w:pPr>
            <w:r w:rsidRPr="00632141">
              <w:t>OAM (see NOTE </w:t>
            </w:r>
            <w:r>
              <w:t>2</w:t>
            </w:r>
            <w:r w:rsidRPr="00632141">
              <w:t>)</w:t>
            </w:r>
          </w:p>
        </w:tc>
        <w:tc>
          <w:tcPr>
            <w:tcW w:w="4725" w:type="dxa"/>
          </w:tcPr>
          <w:p w14:paraId="2D6A1522" w14:textId="77777777" w:rsidR="003B158D" w:rsidRPr="005D2CF1" w:rsidRDefault="003B158D" w:rsidP="00E627A1">
            <w:pPr>
              <w:pStyle w:val="TAL"/>
              <w:rPr>
                <w:rFonts w:cs="Arial"/>
                <w:szCs w:val="18"/>
              </w:rPr>
            </w:pPr>
            <w:r w:rsidRPr="00632141">
              <w:t>UL/DL packet drop rate measurement on GTP path on N3.</w:t>
            </w:r>
          </w:p>
        </w:tc>
      </w:tr>
      <w:tr w:rsidR="003B158D" w:rsidRPr="005D2CF1" w14:paraId="73245819" w14:textId="77777777" w:rsidTr="00E627A1">
        <w:trPr>
          <w:cantSplit/>
          <w:jc w:val="center"/>
        </w:trPr>
        <w:tc>
          <w:tcPr>
            <w:tcW w:w="3307" w:type="dxa"/>
          </w:tcPr>
          <w:p w14:paraId="3BC43957" w14:textId="77777777" w:rsidR="003B158D" w:rsidRPr="00C80AF9" w:rsidRDefault="003B158D" w:rsidP="00E627A1">
            <w:pPr>
              <w:pStyle w:val="TAL"/>
              <w:rPr>
                <w:lang w:eastAsia="zh-CN"/>
              </w:rPr>
            </w:pPr>
            <w:r w:rsidRPr="00632141">
              <w:t>UL/DL packet delay GTP</w:t>
            </w:r>
          </w:p>
        </w:tc>
        <w:tc>
          <w:tcPr>
            <w:tcW w:w="1418" w:type="dxa"/>
          </w:tcPr>
          <w:p w14:paraId="71D895E5" w14:textId="77777777" w:rsidR="003B158D" w:rsidRPr="00C80AF9" w:rsidRDefault="003B158D" w:rsidP="00E627A1">
            <w:pPr>
              <w:pStyle w:val="TAC"/>
              <w:rPr>
                <w:lang w:eastAsia="ko-KR"/>
              </w:rPr>
            </w:pPr>
            <w:r w:rsidRPr="00632141">
              <w:t>OAM (see NOTE </w:t>
            </w:r>
            <w:r>
              <w:t>2</w:t>
            </w:r>
            <w:r w:rsidRPr="00632141">
              <w:t>)</w:t>
            </w:r>
          </w:p>
        </w:tc>
        <w:tc>
          <w:tcPr>
            <w:tcW w:w="4725" w:type="dxa"/>
          </w:tcPr>
          <w:p w14:paraId="1CFB637C" w14:textId="77777777" w:rsidR="003B158D" w:rsidRDefault="003B158D" w:rsidP="00E627A1">
            <w:pPr>
              <w:pStyle w:val="TAL"/>
              <w:rPr>
                <w:lang w:eastAsia="ko-KR"/>
              </w:rPr>
            </w:pPr>
            <w:r w:rsidRPr="00632141">
              <w:t>UL/DL packet delay measurement round trip on GTP path on N3.</w:t>
            </w:r>
          </w:p>
        </w:tc>
      </w:tr>
      <w:tr w:rsidR="00E63C79" w:rsidRPr="005D2CF1" w14:paraId="046DA95A" w14:textId="77777777" w:rsidTr="00E627A1">
        <w:trPr>
          <w:cantSplit/>
          <w:jc w:val="center"/>
          <w:ins w:id="6" w:author="Abbas Kiani" w:date="2022-10-28T12:11:00Z"/>
        </w:trPr>
        <w:tc>
          <w:tcPr>
            <w:tcW w:w="3307" w:type="dxa"/>
          </w:tcPr>
          <w:p w14:paraId="66687EE7" w14:textId="22A19E40" w:rsidR="00E63C79" w:rsidRPr="00632141" w:rsidRDefault="00E63C79" w:rsidP="00E63C79">
            <w:pPr>
              <w:pStyle w:val="TAL"/>
              <w:rPr>
                <w:ins w:id="7" w:author="Abbas Kiani" w:date="2022-10-28T12:11:00Z"/>
              </w:rPr>
            </w:pPr>
            <w:ins w:id="8" w:author="Abbas Kiani" w:date="2022-10-28T12:11:00Z">
              <w:r>
                <w:t>E2E UL/DL packet delay</w:t>
              </w:r>
            </w:ins>
          </w:p>
        </w:tc>
        <w:tc>
          <w:tcPr>
            <w:tcW w:w="1418" w:type="dxa"/>
          </w:tcPr>
          <w:p w14:paraId="51D95702" w14:textId="2D40AFFA" w:rsidR="00E63C79" w:rsidRPr="00632141" w:rsidRDefault="00E63C79" w:rsidP="00E63C79">
            <w:pPr>
              <w:pStyle w:val="TAC"/>
              <w:rPr>
                <w:ins w:id="9" w:author="Abbas Kiani" w:date="2022-10-28T12:11:00Z"/>
              </w:rPr>
            </w:pPr>
            <w:ins w:id="10" w:author="Abbas Kiani" w:date="2022-10-28T12:11:00Z">
              <w:r>
                <w:t>UPF</w:t>
              </w:r>
            </w:ins>
          </w:p>
        </w:tc>
        <w:tc>
          <w:tcPr>
            <w:tcW w:w="4725" w:type="dxa"/>
          </w:tcPr>
          <w:p w14:paraId="19EBC191" w14:textId="25ABE28A" w:rsidR="00E63C79" w:rsidRPr="00632141" w:rsidRDefault="00E63C79" w:rsidP="00E63C79">
            <w:pPr>
              <w:pStyle w:val="TAL"/>
              <w:rPr>
                <w:ins w:id="11" w:author="Abbas Kiani" w:date="2022-10-28T12:11:00Z"/>
              </w:rPr>
            </w:pPr>
            <w:ins w:id="12" w:author="Abbas Kiani" w:date="2022-10-28T12:11:00Z">
              <w:r>
                <w:t xml:space="preserve">End-to-End </w:t>
              </w:r>
              <w:r>
                <w:rPr>
                  <w:rFonts w:hint="eastAsia"/>
                </w:rPr>
                <w:t xml:space="preserve">(between UE and UPF) </w:t>
              </w:r>
              <w:r>
                <w:t>packet delay measurements.</w:t>
              </w:r>
            </w:ins>
          </w:p>
        </w:tc>
      </w:tr>
      <w:tr w:rsidR="00E63C79" w:rsidRPr="005D2CF1" w14:paraId="46C9E292" w14:textId="77777777" w:rsidTr="00E627A1">
        <w:trPr>
          <w:cantSplit/>
          <w:jc w:val="center"/>
          <w:ins w:id="13" w:author="Abbas Kiani" w:date="2022-10-28T12:11:00Z"/>
        </w:trPr>
        <w:tc>
          <w:tcPr>
            <w:tcW w:w="3307" w:type="dxa"/>
          </w:tcPr>
          <w:p w14:paraId="762614DB" w14:textId="4E1E7E01" w:rsidR="00E63C79" w:rsidRPr="00632141" w:rsidRDefault="00E63C79" w:rsidP="00E63C79">
            <w:pPr>
              <w:pStyle w:val="TAL"/>
              <w:rPr>
                <w:ins w:id="14" w:author="Abbas Kiani" w:date="2022-10-28T12:11:00Z"/>
              </w:rPr>
            </w:pPr>
            <w:ins w:id="15" w:author="Abbas Kiani" w:date="2022-10-28T12:11:00Z">
              <w:r>
                <w:t>E2E UL/DL packet drop rate</w:t>
              </w:r>
            </w:ins>
          </w:p>
        </w:tc>
        <w:tc>
          <w:tcPr>
            <w:tcW w:w="1418" w:type="dxa"/>
          </w:tcPr>
          <w:p w14:paraId="2DFB1803" w14:textId="02D4DD36" w:rsidR="00E63C79" w:rsidRPr="00632141" w:rsidRDefault="00E63C79" w:rsidP="00E63C79">
            <w:pPr>
              <w:pStyle w:val="TAC"/>
              <w:rPr>
                <w:ins w:id="16" w:author="Abbas Kiani" w:date="2022-10-28T12:11:00Z"/>
              </w:rPr>
            </w:pPr>
            <w:ins w:id="17" w:author="Abbas Kiani" w:date="2022-10-28T12:11:00Z">
              <w:r>
                <w:t>OAM</w:t>
              </w:r>
            </w:ins>
          </w:p>
        </w:tc>
        <w:tc>
          <w:tcPr>
            <w:tcW w:w="4725" w:type="dxa"/>
          </w:tcPr>
          <w:p w14:paraId="14D4E7B6" w14:textId="3B3702DC" w:rsidR="00E63C79" w:rsidRPr="00632141" w:rsidRDefault="00E63C79" w:rsidP="00E63C79">
            <w:pPr>
              <w:pStyle w:val="TAL"/>
              <w:rPr>
                <w:ins w:id="18" w:author="Abbas Kiani" w:date="2022-10-28T12:11:00Z"/>
              </w:rPr>
            </w:pPr>
            <w:ins w:id="19" w:author="Abbas Kiani" w:date="2022-10-28T12:11:00Z">
              <w:r>
                <w:t xml:space="preserve">End-to-End </w:t>
              </w:r>
              <w:r>
                <w:rPr>
                  <w:rFonts w:hint="eastAsia"/>
                </w:rPr>
                <w:t xml:space="preserve">(between UE and UPF) </w:t>
              </w:r>
              <w:r>
                <w:t>packet drop rate measurements.</w:t>
              </w:r>
            </w:ins>
          </w:p>
        </w:tc>
      </w:tr>
      <w:tr w:rsidR="00E63C79" w:rsidRPr="005D2CF1" w14:paraId="0A2E72FF" w14:textId="77777777" w:rsidTr="00E627A1">
        <w:trPr>
          <w:cantSplit/>
          <w:jc w:val="center"/>
          <w:ins w:id="20" w:author="Abbas Kiani" w:date="2022-10-28T12:09:00Z"/>
        </w:trPr>
        <w:tc>
          <w:tcPr>
            <w:tcW w:w="3307" w:type="dxa"/>
          </w:tcPr>
          <w:p w14:paraId="7CD2B3CD" w14:textId="48758C23" w:rsidR="00E63C79" w:rsidRPr="00632141" w:rsidRDefault="00E63C79" w:rsidP="00E63C79">
            <w:pPr>
              <w:pStyle w:val="TAL"/>
              <w:rPr>
                <w:ins w:id="21" w:author="Abbas Kiani" w:date="2022-10-28T12:09:00Z"/>
              </w:rPr>
            </w:pPr>
            <w:ins w:id="22" w:author="Abbas Kiani" w:date="2022-10-28T12:11:00Z">
              <w:r>
                <w:t>QoS monitoring indicator</w:t>
              </w:r>
            </w:ins>
          </w:p>
        </w:tc>
        <w:tc>
          <w:tcPr>
            <w:tcW w:w="1418" w:type="dxa"/>
          </w:tcPr>
          <w:p w14:paraId="3A48BF4D" w14:textId="689D56DB" w:rsidR="00E63C79" w:rsidRPr="00632141" w:rsidRDefault="00E63C79" w:rsidP="00E63C79">
            <w:pPr>
              <w:pStyle w:val="TAC"/>
              <w:rPr>
                <w:ins w:id="23" w:author="Abbas Kiani" w:date="2022-10-28T12:09:00Z"/>
              </w:rPr>
            </w:pPr>
            <w:ins w:id="24" w:author="Abbas Kiani" w:date="2022-10-28T12:11:00Z">
              <w:r>
                <w:t>SMF (see NOTE </w:t>
              </w:r>
            </w:ins>
            <w:ins w:id="25" w:author="Abbas Kiani" w:date="2022-10-28T12:15:00Z">
              <w:r>
                <w:t>3</w:t>
              </w:r>
            </w:ins>
            <w:ins w:id="26" w:author="Abbas Kiani" w:date="2022-10-28T12:11:00Z">
              <w:r>
                <w:t>)</w:t>
              </w:r>
            </w:ins>
          </w:p>
        </w:tc>
        <w:tc>
          <w:tcPr>
            <w:tcW w:w="4725" w:type="dxa"/>
          </w:tcPr>
          <w:p w14:paraId="13DFC252" w14:textId="429DC9BB" w:rsidR="00E63C79" w:rsidRPr="00632141" w:rsidRDefault="00E63C79" w:rsidP="00E63C79">
            <w:pPr>
              <w:pStyle w:val="TAL"/>
              <w:rPr>
                <w:ins w:id="27" w:author="Abbas Kiani" w:date="2022-10-28T12:09:00Z"/>
              </w:rPr>
            </w:pPr>
            <w:ins w:id="28" w:author="Abbas Kiani" w:date="2022-10-28T12:11:00Z">
              <w:r>
                <w:t>Indicator which shows SMF has sent QoS monitoring request.</w:t>
              </w:r>
            </w:ins>
          </w:p>
        </w:tc>
      </w:tr>
      <w:tr w:rsidR="00E63C79" w:rsidRPr="005D2CF1" w14:paraId="377AB085" w14:textId="77777777" w:rsidTr="00E627A1">
        <w:trPr>
          <w:cantSplit/>
          <w:jc w:val="center"/>
          <w:ins w:id="29" w:author="Abbas Kiani" w:date="2022-10-28T12:10:00Z"/>
        </w:trPr>
        <w:tc>
          <w:tcPr>
            <w:tcW w:w="3307" w:type="dxa"/>
          </w:tcPr>
          <w:p w14:paraId="61015CC0" w14:textId="3A50DBDB" w:rsidR="00E63C79" w:rsidRPr="00632141" w:rsidRDefault="00E63C79" w:rsidP="00E63C79">
            <w:pPr>
              <w:pStyle w:val="TAL"/>
              <w:rPr>
                <w:ins w:id="30" w:author="Abbas Kiani" w:date="2022-10-28T12:10:00Z"/>
              </w:rPr>
            </w:pPr>
            <w:ins w:id="31" w:author="Abbas Kiani" w:date="2022-10-28T12:11:00Z">
              <w:r>
                <w:t>UL/DL packet delay RAN</w:t>
              </w:r>
            </w:ins>
          </w:p>
        </w:tc>
        <w:tc>
          <w:tcPr>
            <w:tcW w:w="1418" w:type="dxa"/>
          </w:tcPr>
          <w:p w14:paraId="0C50188E" w14:textId="1541A250" w:rsidR="00E63C79" w:rsidRPr="00632141" w:rsidRDefault="00E63C79" w:rsidP="00E63C79">
            <w:pPr>
              <w:pStyle w:val="TAC"/>
              <w:rPr>
                <w:ins w:id="32" w:author="Abbas Kiani" w:date="2022-10-28T12:10:00Z"/>
              </w:rPr>
            </w:pPr>
            <w:ins w:id="33" w:author="Abbas Kiani" w:date="2022-10-28T12:11:00Z">
              <w:r>
                <w:t>UPF/SMF (see NOTE</w:t>
              </w:r>
            </w:ins>
            <w:ins w:id="34" w:author="Abbas Kiani" w:date="2022-10-28T12:15:00Z">
              <w:r>
                <w:t xml:space="preserve"> </w:t>
              </w:r>
              <w:proofErr w:type="gramStart"/>
              <w:r>
                <w:t xml:space="preserve">3, </w:t>
              </w:r>
            </w:ins>
            <w:ins w:id="35" w:author="Abbas Kiani" w:date="2022-10-28T12:11:00Z">
              <w:r>
                <w:t> </w:t>
              </w:r>
            </w:ins>
            <w:ins w:id="36" w:author="Abbas Kiani" w:date="2022-10-28T12:14:00Z">
              <w:r>
                <w:t>4</w:t>
              </w:r>
            </w:ins>
            <w:proofErr w:type="gramEnd"/>
            <w:ins w:id="37" w:author="Abbas Kiani" w:date="2022-10-28T12:11:00Z">
              <w:r>
                <w:t>)</w:t>
              </w:r>
            </w:ins>
          </w:p>
        </w:tc>
        <w:tc>
          <w:tcPr>
            <w:tcW w:w="4725" w:type="dxa"/>
          </w:tcPr>
          <w:p w14:paraId="77CABB27" w14:textId="233D2159" w:rsidR="00E63C79" w:rsidRPr="00632141" w:rsidRDefault="00E63C79" w:rsidP="00E63C79">
            <w:pPr>
              <w:pStyle w:val="TAL"/>
              <w:rPr>
                <w:ins w:id="38" w:author="Abbas Kiani" w:date="2022-10-28T12:10:00Z"/>
              </w:rPr>
            </w:pPr>
            <w:ins w:id="39" w:author="Abbas Kiani" w:date="2022-10-28T12:11:00Z">
              <w:r>
                <w:t>RAN part of UL/DL packet delay measurement.</w:t>
              </w:r>
            </w:ins>
          </w:p>
        </w:tc>
      </w:tr>
      <w:tr w:rsidR="00E63C79" w:rsidRPr="005D2CF1" w14:paraId="44C1AB77" w14:textId="77777777" w:rsidTr="00E627A1">
        <w:trPr>
          <w:cantSplit/>
          <w:jc w:val="center"/>
        </w:trPr>
        <w:tc>
          <w:tcPr>
            <w:tcW w:w="9450" w:type="dxa"/>
            <w:gridSpan w:val="3"/>
          </w:tcPr>
          <w:p w14:paraId="54549EEF" w14:textId="77777777" w:rsidR="00E63C79" w:rsidRDefault="00E63C79" w:rsidP="00E63C79">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41EA58D3" w14:textId="77777777" w:rsidR="00E63C79" w:rsidRDefault="00E63C79" w:rsidP="00E63C79">
            <w:pPr>
              <w:pStyle w:val="TAN"/>
              <w:rPr>
                <w:ins w:id="40" w:author="Abbas Kiani" w:date="2022-10-28T12:12:00Z"/>
                <w:lang w:eastAsia="zh-CN"/>
              </w:rPr>
            </w:pPr>
            <w:r>
              <w:rPr>
                <w:lang w:eastAsia="zh-CN"/>
              </w:rPr>
              <w:t>NOTE 2:</w:t>
            </w:r>
            <w:r>
              <w:rPr>
                <w:lang w:eastAsia="zh-CN"/>
              </w:rPr>
              <w:tab/>
              <w:t>Refer to clause 5.1 of TS 28.552 [8] for the performance measurement in NG-RAN and clause 5.4 1 of TS 28.552 [8] for the performance measurement in UPF. In addition, Annex A of TS 28.552 [8] describes various performance measurements.</w:t>
            </w:r>
          </w:p>
          <w:p w14:paraId="0142934C" w14:textId="7FA77766" w:rsidR="00E63C79" w:rsidRDefault="00E63C79" w:rsidP="00E63C79">
            <w:pPr>
              <w:pStyle w:val="TAN"/>
              <w:rPr>
                <w:ins w:id="41" w:author="Abbas Kiani" w:date="2022-10-28T12:13:00Z"/>
                <w:lang w:eastAsia="zh-CN"/>
              </w:rPr>
            </w:pPr>
            <w:ins w:id="42" w:author="Abbas Kiani" w:date="2022-10-28T12:13:00Z">
              <w:r>
                <w:rPr>
                  <w:lang w:eastAsia="zh-CN"/>
                </w:rPr>
                <w:t>NOTE 3:</w:t>
              </w:r>
              <w:r>
                <w:rPr>
                  <w:lang w:eastAsia="zh-CN"/>
                </w:rPr>
                <w:tab/>
                <w:t>As specified in clause 5.33.3 of TS 23.501 [2], the NG-RAN initiates the RAN part of UL/DL packet delay measurement based on the QoS Monitoring request from SMF. NG-RAN reports the RAN part of UL/DL packet delay result to the PSA UPF in the UL data packet or dummy UL packet.</w:t>
              </w:r>
            </w:ins>
          </w:p>
          <w:p w14:paraId="721975B1" w14:textId="4FB290E4" w:rsidR="00E63C79" w:rsidRDefault="00E63C79" w:rsidP="00E63C79">
            <w:pPr>
              <w:pStyle w:val="TAN"/>
              <w:rPr>
                <w:ins w:id="43" w:author="Abbas Kiani" w:date="2022-10-28T12:13:00Z"/>
                <w:lang w:eastAsia="zh-CN"/>
              </w:rPr>
            </w:pPr>
            <w:ins w:id="44" w:author="Abbas Kiani" w:date="2022-10-28T12:13:00Z">
              <w:r>
                <w:rPr>
                  <w:lang w:eastAsia="zh-CN"/>
                </w:rPr>
                <w:t>NOTE 4:</w:t>
              </w:r>
              <w:r>
                <w:rPr>
                  <w:lang w:eastAsia="zh-CN"/>
                </w:rPr>
                <w:tab/>
                <w:t>It is assumed UL/DL packet delay RAN includes the measurements for both primary and secondary paths. As specified in clause 5.33.3 of TS 23.501 [2], if the redundant transmission on N3/N9 interfaces is activated, the UPF and NG-RAN performs QoS monitoring for both UP paths. The UPF reports the packet delay of the two UP paths respectively to the SMF.</w:t>
              </w:r>
            </w:ins>
          </w:p>
          <w:p w14:paraId="4D62075F" w14:textId="3A875E0B" w:rsidR="00E63C79" w:rsidRPr="00C80AF9" w:rsidRDefault="00E63C79" w:rsidP="00E63C79">
            <w:pPr>
              <w:pStyle w:val="TAN"/>
              <w:rPr>
                <w:lang w:eastAsia="zh-CN"/>
              </w:rPr>
            </w:pPr>
          </w:p>
        </w:tc>
      </w:tr>
    </w:tbl>
    <w:p w14:paraId="54DBD9E8" w14:textId="77777777" w:rsidR="003B158D" w:rsidRPr="005D2CF1" w:rsidRDefault="003B158D" w:rsidP="003B158D">
      <w:pPr>
        <w:pStyle w:val="FP"/>
        <w:rPr>
          <w:lang w:eastAsia="zh-CN"/>
        </w:rPr>
      </w:pPr>
    </w:p>
    <w:p w14:paraId="114385C8" w14:textId="77777777" w:rsidR="003B158D" w:rsidRDefault="003B158D" w:rsidP="003B158D">
      <w:pPr>
        <w:pStyle w:val="TH"/>
      </w:pPr>
      <w:r>
        <w:t>Table 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B158D" w:rsidRPr="005D2CF1" w14:paraId="29883EF7" w14:textId="77777777" w:rsidTr="00E627A1">
        <w:trPr>
          <w:cantSplit/>
          <w:jc w:val="center"/>
        </w:trPr>
        <w:tc>
          <w:tcPr>
            <w:tcW w:w="3307" w:type="dxa"/>
          </w:tcPr>
          <w:p w14:paraId="666FFDBB" w14:textId="77777777" w:rsidR="003B158D" w:rsidRPr="005D2CF1" w:rsidRDefault="003B158D" w:rsidP="00E627A1">
            <w:pPr>
              <w:pStyle w:val="TAH"/>
            </w:pPr>
            <w:r w:rsidRPr="005D2CF1">
              <w:t>Information</w:t>
            </w:r>
          </w:p>
        </w:tc>
        <w:tc>
          <w:tcPr>
            <w:tcW w:w="1418" w:type="dxa"/>
          </w:tcPr>
          <w:p w14:paraId="7165D1FC" w14:textId="77777777" w:rsidR="003B158D" w:rsidRPr="005D2CF1" w:rsidRDefault="003B158D" w:rsidP="00E627A1">
            <w:pPr>
              <w:pStyle w:val="TAH"/>
            </w:pPr>
            <w:r w:rsidRPr="005D2CF1">
              <w:t>Source</w:t>
            </w:r>
          </w:p>
        </w:tc>
        <w:tc>
          <w:tcPr>
            <w:tcW w:w="4725" w:type="dxa"/>
          </w:tcPr>
          <w:p w14:paraId="6A35B5B1" w14:textId="77777777" w:rsidR="003B158D" w:rsidRPr="005D2CF1" w:rsidRDefault="003B158D" w:rsidP="00E627A1">
            <w:pPr>
              <w:pStyle w:val="TAH"/>
            </w:pPr>
            <w:r w:rsidRPr="005D2CF1">
              <w:t>Description</w:t>
            </w:r>
          </w:p>
        </w:tc>
      </w:tr>
      <w:tr w:rsidR="003B158D" w:rsidRPr="005D2CF1" w14:paraId="325E8DD2" w14:textId="77777777" w:rsidTr="00E627A1">
        <w:trPr>
          <w:cantSplit/>
          <w:jc w:val="center"/>
        </w:trPr>
        <w:tc>
          <w:tcPr>
            <w:tcW w:w="3307" w:type="dxa"/>
          </w:tcPr>
          <w:p w14:paraId="6AE44047" w14:textId="77777777" w:rsidR="003B158D" w:rsidRPr="005D2CF1" w:rsidRDefault="003B158D" w:rsidP="00E627A1">
            <w:pPr>
              <w:pStyle w:val="TAL"/>
              <w:rPr>
                <w:rFonts w:eastAsia="MS Mincho" w:cs="Arial"/>
                <w:szCs w:val="18"/>
              </w:rPr>
            </w:pPr>
            <w:r w:rsidRPr="008B7046">
              <w:rPr>
                <w:lang w:eastAsia="ja-JP"/>
              </w:rPr>
              <w:t>DNN</w:t>
            </w:r>
          </w:p>
        </w:tc>
        <w:tc>
          <w:tcPr>
            <w:tcW w:w="1418" w:type="dxa"/>
          </w:tcPr>
          <w:p w14:paraId="5182C69F" w14:textId="77777777" w:rsidR="003B158D" w:rsidRPr="005D2CF1" w:rsidRDefault="003B158D" w:rsidP="00E627A1">
            <w:pPr>
              <w:pStyle w:val="TAC"/>
            </w:pPr>
            <w:r w:rsidRPr="008B7046">
              <w:rPr>
                <w:lang w:eastAsia="ja-JP"/>
              </w:rPr>
              <w:t>SMF</w:t>
            </w:r>
          </w:p>
        </w:tc>
        <w:tc>
          <w:tcPr>
            <w:tcW w:w="4725" w:type="dxa"/>
          </w:tcPr>
          <w:p w14:paraId="210AB215" w14:textId="77777777" w:rsidR="003B158D" w:rsidRPr="005D2CF1" w:rsidRDefault="003B158D" w:rsidP="00E627A1">
            <w:pPr>
              <w:pStyle w:val="TAL"/>
              <w:rPr>
                <w:rFonts w:cs="Arial"/>
                <w:szCs w:val="18"/>
              </w:rPr>
            </w:pPr>
            <w:r w:rsidRPr="008B7046">
              <w:rPr>
                <w:lang w:eastAsia="ja-JP"/>
              </w:rPr>
              <w:t>Data Network Name associated for URLLC service</w:t>
            </w:r>
            <w:r>
              <w:rPr>
                <w:lang w:eastAsia="ja-JP"/>
              </w:rPr>
              <w:t>.</w:t>
            </w:r>
          </w:p>
        </w:tc>
      </w:tr>
      <w:tr w:rsidR="003B158D" w:rsidRPr="005D2CF1" w14:paraId="72F58281" w14:textId="77777777" w:rsidTr="00E627A1">
        <w:trPr>
          <w:cantSplit/>
          <w:jc w:val="center"/>
        </w:trPr>
        <w:tc>
          <w:tcPr>
            <w:tcW w:w="3307" w:type="dxa"/>
          </w:tcPr>
          <w:p w14:paraId="707381FC" w14:textId="77777777" w:rsidR="003B158D" w:rsidRPr="005D2CF1" w:rsidRDefault="003B158D" w:rsidP="00E627A1">
            <w:pPr>
              <w:pStyle w:val="TAL"/>
            </w:pPr>
            <w:r w:rsidRPr="008B7046">
              <w:rPr>
                <w:lang w:eastAsia="ja-JP"/>
              </w:rPr>
              <w:t>UP with redundant transmission</w:t>
            </w:r>
          </w:p>
        </w:tc>
        <w:tc>
          <w:tcPr>
            <w:tcW w:w="1418" w:type="dxa"/>
          </w:tcPr>
          <w:p w14:paraId="1A4E9271" w14:textId="77777777" w:rsidR="003B158D" w:rsidRPr="005D2CF1" w:rsidRDefault="003B158D" w:rsidP="00E627A1">
            <w:pPr>
              <w:pStyle w:val="TAC"/>
            </w:pPr>
            <w:r w:rsidRPr="008B7046">
              <w:rPr>
                <w:lang w:eastAsia="ja-JP"/>
              </w:rPr>
              <w:t>SMF</w:t>
            </w:r>
          </w:p>
        </w:tc>
        <w:tc>
          <w:tcPr>
            <w:tcW w:w="4725" w:type="dxa"/>
          </w:tcPr>
          <w:p w14:paraId="5354B01F" w14:textId="77777777" w:rsidR="003B158D" w:rsidRPr="005D2CF1" w:rsidRDefault="003B158D" w:rsidP="00E627A1">
            <w:pPr>
              <w:pStyle w:val="TAL"/>
              <w:rPr>
                <w:rFonts w:cs="Arial"/>
                <w:szCs w:val="18"/>
              </w:rPr>
            </w:pPr>
            <w:r w:rsidRPr="008B7046">
              <w:rPr>
                <w:lang w:eastAsia="ja-JP"/>
              </w:rPr>
              <w:t xml:space="preserve">Redundant transmission </w:t>
            </w:r>
            <w:r>
              <w:rPr>
                <w:lang w:eastAsia="ja-JP"/>
              </w:rPr>
              <w:t xml:space="preserve">is </w:t>
            </w:r>
            <w:r w:rsidRPr="008B7046">
              <w:rPr>
                <w:lang w:eastAsia="ja-JP"/>
              </w:rPr>
              <w:t>setup</w:t>
            </w:r>
            <w:r>
              <w:rPr>
                <w:lang w:eastAsia="ja-JP"/>
              </w:rPr>
              <w:t xml:space="preserve"> or terminated.</w:t>
            </w:r>
          </w:p>
        </w:tc>
      </w:tr>
    </w:tbl>
    <w:p w14:paraId="426D8896" w14:textId="24DEAB7E" w:rsidR="003B158D" w:rsidRDefault="003B158D" w:rsidP="0037461F">
      <w:pPr>
        <w:rPr>
          <w:lang w:eastAsia="ko-KR"/>
        </w:rPr>
      </w:pPr>
    </w:p>
    <w:p w14:paraId="249D3468" w14:textId="5762323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602E7474" w14:textId="77777777" w:rsidR="003B158D" w:rsidRDefault="003B158D" w:rsidP="003B158D">
      <w:pPr>
        <w:pStyle w:val="Heading3"/>
      </w:pPr>
      <w:r>
        <w:rPr>
          <w:lang w:val="en-US" w:eastAsia="ko-KR"/>
        </w:rPr>
        <w:tab/>
      </w:r>
      <w:bookmarkStart w:id="45" w:name="_Toc114572149"/>
      <w:r>
        <w:t>6.13.3</w:t>
      </w:r>
      <w:r>
        <w:tab/>
        <w:t>Output Analytics</w:t>
      </w:r>
      <w:bookmarkEnd w:id="45"/>
    </w:p>
    <w:p w14:paraId="71366BBE" w14:textId="77777777" w:rsidR="003B158D" w:rsidRDefault="003B158D" w:rsidP="003B158D">
      <w:r>
        <w:t>The NWDAF supporting data analytics on Redundant Transmission Experience shall be able to provide Redundant Transmission Experience analytics as defined in Table 6.13.3-1 and Table 6.13.3-2.</w:t>
      </w:r>
    </w:p>
    <w:p w14:paraId="4FD04BF0" w14:textId="77777777" w:rsidR="003B158D" w:rsidRDefault="003B158D" w:rsidP="003B158D">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B158D" w:rsidRPr="005D2CF1" w14:paraId="6B5D4D5E" w14:textId="77777777" w:rsidTr="00E627A1">
        <w:trPr>
          <w:cantSplit/>
          <w:jc w:val="center"/>
        </w:trPr>
        <w:tc>
          <w:tcPr>
            <w:tcW w:w="3425" w:type="dxa"/>
          </w:tcPr>
          <w:p w14:paraId="04FE1008" w14:textId="77777777" w:rsidR="003B158D" w:rsidRPr="005D2CF1" w:rsidRDefault="003B158D" w:rsidP="00E627A1">
            <w:pPr>
              <w:pStyle w:val="TAH"/>
            </w:pPr>
            <w:r w:rsidRPr="005D2CF1">
              <w:t>Information</w:t>
            </w:r>
          </w:p>
        </w:tc>
        <w:tc>
          <w:tcPr>
            <w:tcW w:w="6096" w:type="dxa"/>
          </w:tcPr>
          <w:p w14:paraId="21B9AE38" w14:textId="77777777" w:rsidR="003B158D" w:rsidRPr="005D2CF1" w:rsidRDefault="003B158D" w:rsidP="00E627A1">
            <w:pPr>
              <w:pStyle w:val="TAH"/>
            </w:pPr>
            <w:r w:rsidRPr="005D2CF1">
              <w:t>Description</w:t>
            </w:r>
          </w:p>
        </w:tc>
      </w:tr>
      <w:tr w:rsidR="003B158D" w:rsidRPr="005D2CF1" w14:paraId="3C17EF90" w14:textId="77777777" w:rsidTr="00E627A1">
        <w:trPr>
          <w:cantSplit/>
          <w:jc w:val="center"/>
        </w:trPr>
        <w:tc>
          <w:tcPr>
            <w:tcW w:w="3425" w:type="dxa"/>
          </w:tcPr>
          <w:p w14:paraId="756E03BC" w14:textId="77777777" w:rsidR="003B158D" w:rsidRPr="005D2CF1" w:rsidRDefault="003B158D" w:rsidP="00E627A1">
            <w:pPr>
              <w:pStyle w:val="TAL"/>
              <w:rPr>
                <w:rFonts w:eastAsia="MS Mincho"/>
              </w:rPr>
            </w:pPr>
            <w:r w:rsidRPr="00632141">
              <w:t>UE group ID or UE ID, any UE</w:t>
            </w:r>
          </w:p>
        </w:tc>
        <w:tc>
          <w:tcPr>
            <w:tcW w:w="6096" w:type="dxa"/>
          </w:tcPr>
          <w:p w14:paraId="1892356A" w14:textId="77777777" w:rsidR="003B158D" w:rsidRPr="005D2CF1" w:rsidRDefault="003B158D" w:rsidP="00E627A1">
            <w:pPr>
              <w:pStyle w:val="TAL"/>
            </w:pPr>
            <w:r w:rsidRPr="00632141">
              <w:t>Identifies a UE, any UE, or a group of UEs</w:t>
            </w:r>
            <w:r>
              <w:t>.</w:t>
            </w:r>
          </w:p>
        </w:tc>
      </w:tr>
      <w:tr w:rsidR="003B158D" w:rsidRPr="005D2CF1" w14:paraId="5E14111A" w14:textId="77777777" w:rsidTr="00E627A1">
        <w:trPr>
          <w:cantSplit/>
          <w:jc w:val="center"/>
        </w:trPr>
        <w:tc>
          <w:tcPr>
            <w:tcW w:w="3425" w:type="dxa"/>
          </w:tcPr>
          <w:p w14:paraId="7D4E28CC" w14:textId="77777777" w:rsidR="003B158D" w:rsidRPr="00E9603C" w:rsidRDefault="003B158D" w:rsidP="00E627A1">
            <w:pPr>
              <w:pStyle w:val="TAL"/>
            </w:pPr>
            <w:r w:rsidRPr="00632141">
              <w:t>DNN</w:t>
            </w:r>
          </w:p>
        </w:tc>
        <w:tc>
          <w:tcPr>
            <w:tcW w:w="6096" w:type="dxa"/>
          </w:tcPr>
          <w:p w14:paraId="3A8010DF" w14:textId="77777777" w:rsidR="003B158D" w:rsidRPr="00E9603C" w:rsidRDefault="003B158D" w:rsidP="00E627A1">
            <w:pPr>
              <w:pStyle w:val="TAL"/>
            </w:pPr>
            <w:r w:rsidRPr="00632141">
              <w:t>Data Network Name associated for URLLC service</w:t>
            </w:r>
            <w:r>
              <w:t>.</w:t>
            </w:r>
          </w:p>
        </w:tc>
      </w:tr>
      <w:tr w:rsidR="003B158D" w:rsidRPr="005D2CF1" w14:paraId="2FF2FA3A" w14:textId="77777777" w:rsidTr="00E627A1">
        <w:trPr>
          <w:cantSplit/>
          <w:jc w:val="center"/>
        </w:trPr>
        <w:tc>
          <w:tcPr>
            <w:tcW w:w="3425" w:type="dxa"/>
          </w:tcPr>
          <w:p w14:paraId="42E10755" w14:textId="77777777" w:rsidR="003B158D" w:rsidRPr="00E9603C" w:rsidRDefault="003B158D" w:rsidP="00E627A1">
            <w:pPr>
              <w:pStyle w:val="TAL"/>
            </w:pPr>
            <w:r w:rsidRPr="00632141">
              <w:t>Spatial validity</w:t>
            </w:r>
          </w:p>
        </w:tc>
        <w:tc>
          <w:tcPr>
            <w:tcW w:w="6096" w:type="dxa"/>
          </w:tcPr>
          <w:p w14:paraId="4DE32F81" w14:textId="77777777" w:rsidR="003B158D" w:rsidRPr="00632141" w:rsidRDefault="003B158D" w:rsidP="00E627A1">
            <w:pPr>
              <w:pStyle w:val="TAL"/>
            </w:pPr>
            <w:r w:rsidRPr="00632141">
              <w:t>Area where the Redundant Transmission Experience</w:t>
            </w:r>
            <w:r>
              <w:t xml:space="preserve"> statistics</w:t>
            </w:r>
            <w:r w:rsidRPr="00632141">
              <w:t xml:space="preserve"> applies.</w:t>
            </w:r>
          </w:p>
          <w:p w14:paraId="1FA249B9" w14:textId="77777777" w:rsidR="003B158D" w:rsidRPr="00E9603C" w:rsidRDefault="003B158D" w:rsidP="00E627A1">
            <w:pPr>
              <w:pStyle w:val="TAL"/>
            </w:pPr>
            <w:r w:rsidRPr="00632141">
              <w:t>If Area of Interest information was provided in the request or subscription, spatial validity should be the requested Area of Interest.</w:t>
            </w:r>
          </w:p>
        </w:tc>
      </w:tr>
      <w:tr w:rsidR="003B158D" w:rsidRPr="005D2CF1" w14:paraId="71F56321" w14:textId="77777777" w:rsidTr="00E627A1">
        <w:trPr>
          <w:cantSplit/>
          <w:jc w:val="center"/>
        </w:trPr>
        <w:tc>
          <w:tcPr>
            <w:tcW w:w="3425" w:type="dxa"/>
          </w:tcPr>
          <w:p w14:paraId="17764981" w14:textId="77777777" w:rsidR="003B158D" w:rsidRPr="00E9603C" w:rsidRDefault="003B158D" w:rsidP="00E627A1">
            <w:pPr>
              <w:pStyle w:val="TAL"/>
            </w:pPr>
            <w:r w:rsidRPr="00632141">
              <w:t>Time slot entry (</w:t>
            </w:r>
            <w:proofErr w:type="gramStart"/>
            <w:r w:rsidRPr="00632141">
              <w:t>1..</w:t>
            </w:r>
            <w:proofErr w:type="gramEnd"/>
            <w:r w:rsidRPr="00632141">
              <w:t>max)</w:t>
            </w:r>
          </w:p>
        </w:tc>
        <w:tc>
          <w:tcPr>
            <w:tcW w:w="6096" w:type="dxa"/>
          </w:tcPr>
          <w:p w14:paraId="2FEEA9D0" w14:textId="77777777" w:rsidR="003B158D" w:rsidRPr="00E9603C" w:rsidRDefault="003B158D" w:rsidP="00E627A1">
            <w:pPr>
              <w:pStyle w:val="TAL"/>
            </w:pPr>
            <w:r w:rsidRPr="00632141">
              <w:t>List of time slots during the Analytics target period</w:t>
            </w:r>
            <w:r>
              <w:t>.</w:t>
            </w:r>
          </w:p>
        </w:tc>
      </w:tr>
      <w:tr w:rsidR="003B158D" w:rsidRPr="005D2CF1" w14:paraId="121643E4" w14:textId="77777777" w:rsidTr="00E627A1">
        <w:trPr>
          <w:cantSplit/>
          <w:jc w:val="center"/>
        </w:trPr>
        <w:tc>
          <w:tcPr>
            <w:tcW w:w="3425" w:type="dxa"/>
          </w:tcPr>
          <w:p w14:paraId="6DE8EFA2" w14:textId="77777777" w:rsidR="003B158D" w:rsidRPr="00E9603C" w:rsidRDefault="003B158D" w:rsidP="00E627A1">
            <w:pPr>
              <w:pStyle w:val="TAL"/>
            </w:pPr>
            <w:r w:rsidRPr="00632141">
              <w:t xml:space="preserve">  &gt; Time slot start</w:t>
            </w:r>
          </w:p>
        </w:tc>
        <w:tc>
          <w:tcPr>
            <w:tcW w:w="6096" w:type="dxa"/>
          </w:tcPr>
          <w:p w14:paraId="1C3E036E" w14:textId="77777777" w:rsidR="003B158D" w:rsidRPr="00E9603C" w:rsidRDefault="003B158D" w:rsidP="00E627A1">
            <w:pPr>
              <w:pStyle w:val="TAL"/>
            </w:pPr>
            <w:r w:rsidRPr="00632141">
              <w:t xml:space="preserve">Time </w:t>
            </w:r>
            <w:proofErr w:type="gramStart"/>
            <w:r w:rsidRPr="00632141">
              <w:t>slot</w:t>
            </w:r>
            <w:proofErr w:type="gramEnd"/>
            <w:r w:rsidRPr="00632141">
              <w:t xml:space="preserve"> start within the Analytics target period</w:t>
            </w:r>
            <w:r>
              <w:t>.</w:t>
            </w:r>
          </w:p>
        </w:tc>
      </w:tr>
      <w:tr w:rsidR="003B158D" w:rsidRPr="005D2CF1" w14:paraId="75D174F7" w14:textId="77777777" w:rsidTr="00E627A1">
        <w:trPr>
          <w:cantSplit/>
          <w:jc w:val="center"/>
        </w:trPr>
        <w:tc>
          <w:tcPr>
            <w:tcW w:w="3425" w:type="dxa"/>
          </w:tcPr>
          <w:p w14:paraId="7B374CC1" w14:textId="77777777" w:rsidR="003B158D" w:rsidRPr="00632141" w:rsidRDefault="003B158D" w:rsidP="00E627A1">
            <w:pPr>
              <w:pStyle w:val="TAL"/>
            </w:pPr>
            <w:r w:rsidRPr="00632141">
              <w:t xml:space="preserve">  &gt; Duration</w:t>
            </w:r>
          </w:p>
        </w:tc>
        <w:tc>
          <w:tcPr>
            <w:tcW w:w="6096" w:type="dxa"/>
          </w:tcPr>
          <w:p w14:paraId="13887A88" w14:textId="77777777" w:rsidR="003B158D" w:rsidRPr="00632141" w:rsidRDefault="003B158D" w:rsidP="00E627A1">
            <w:pPr>
              <w:pStyle w:val="TAL"/>
            </w:pPr>
            <w:r w:rsidRPr="00632141">
              <w:t>Duration of the time slot (average and variance)</w:t>
            </w:r>
            <w:r>
              <w:t>.</w:t>
            </w:r>
          </w:p>
        </w:tc>
      </w:tr>
      <w:tr w:rsidR="003B158D" w:rsidRPr="005D2CF1" w14:paraId="0BFB73F4" w14:textId="77777777" w:rsidTr="00E627A1">
        <w:trPr>
          <w:cantSplit/>
          <w:jc w:val="center"/>
        </w:trPr>
        <w:tc>
          <w:tcPr>
            <w:tcW w:w="3425" w:type="dxa"/>
          </w:tcPr>
          <w:p w14:paraId="7F812575" w14:textId="77777777" w:rsidR="003B158D" w:rsidRPr="00632141" w:rsidRDefault="003B158D" w:rsidP="00E627A1">
            <w:pPr>
              <w:pStyle w:val="TAL"/>
            </w:pPr>
            <w:r w:rsidRPr="00632141">
              <w:t xml:space="preserve">  &gt; </w:t>
            </w:r>
            <w:r>
              <w:t xml:space="preserve">Observed </w:t>
            </w:r>
            <w:r w:rsidRPr="00632141">
              <w:t>Redundant Transmission Experience</w:t>
            </w:r>
          </w:p>
        </w:tc>
        <w:tc>
          <w:tcPr>
            <w:tcW w:w="6096" w:type="dxa"/>
          </w:tcPr>
          <w:p w14:paraId="1886F1EB" w14:textId="77777777" w:rsidR="003B158D" w:rsidRPr="00632141" w:rsidRDefault="003B158D" w:rsidP="00E627A1">
            <w:pPr>
              <w:pStyle w:val="TAL"/>
            </w:pPr>
            <w:r>
              <w:t xml:space="preserve">Observed </w:t>
            </w:r>
            <w:r w:rsidRPr="00632141">
              <w:t>Redundant Transmission Experience</w:t>
            </w:r>
            <w:r>
              <w:t xml:space="preserve"> related information during the Analytics target period.</w:t>
            </w:r>
          </w:p>
        </w:tc>
      </w:tr>
      <w:tr w:rsidR="003B158D" w:rsidRPr="005D2CF1" w14:paraId="5012D04B" w14:textId="77777777" w:rsidTr="00E627A1">
        <w:trPr>
          <w:cantSplit/>
          <w:jc w:val="center"/>
        </w:trPr>
        <w:tc>
          <w:tcPr>
            <w:tcW w:w="3425" w:type="dxa"/>
          </w:tcPr>
          <w:p w14:paraId="489C183B" w14:textId="77777777" w:rsidR="003B158D" w:rsidRPr="00E9603C" w:rsidRDefault="003B158D" w:rsidP="00E627A1">
            <w:pPr>
              <w:pStyle w:val="TAL"/>
            </w:pPr>
            <w:r w:rsidRPr="002669F1">
              <w:rPr>
                <w:rFonts w:hint="eastAsia"/>
              </w:rPr>
              <w:t xml:space="preserve">      &gt;&gt; UL/DL packet drop rate GTP-U (NOTE</w:t>
            </w:r>
            <w:r>
              <w:t> </w:t>
            </w:r>
            <w:r w:rsidRPr="002669F1">
              <w:t>2</w:t>
            </w:r>
            <w:r w:rsidRPr="002669F1">
              <w:rPr>
                <w:rFonts w:hint="eastAsia"/>
              </w:rPr>
              <w:t>)</w:t>
            </w:r>
          </w:p>
        </w:tc>
        <w:tc>
          <w:tcPr>
            <w:tcW w:w="6096" w:type="dxa"/>
          </w:tcPr>
          <w:p w14:paraId="275A58F1" w14:textId="77777777" w:rsidR="003B158D" w:rsidRPr="00E9603C" w:rsidRDefault="003B158D" w:rsidP="00E627A1">
            <w:pPr>
              <w:pStyle w:val="TAL"/>
            </w:pPr>
            <w:r>
              <w:t>Observed UL/DL packet drop rate on GTP-U path on N3 (average, variance).</w:t>
            </w:r>
          </w:p>
        </w:tc>
      </w:tr>
      <w:tr w:rsidR="003B158D" w:rsidRPr="005D2CF1" w14:paraId="5848048E" w14:textId="77777777" w:rsidTr="00E627A1">
        <w:trPr>
          <w:cantSplit/>
          <w:jc w:val="center"/>
        </w:trPr>
        <w:tc>
          <w:tcPr>
            <w:tcW w:w="3425" w:type="dxa"/>
          </w:tcPr>
          <w:p w14:paraId="7CCDB6AB" w14:textId="77777777" w:rsidR="003B158D" w:rsidRPr="00632141" w:rsidRDefault="003B158D" w:rsidP="00E627A1">
            <w:pPr>
              <w:pStyle w:val="TAL"/>
            </w:pPr>
            <w:r w:rsidRPr="002669F1">
              <w:rPr>
                <w:rFonts w:hint="eastAsia"/>
              </w:rPr>
              <w:t xml:space="preserve">      &gt;&gt; UL/DL packet delay GTP-U (NOTE</w:t>
            </w:r>
            <w:r>
              <w:t> </w:t>
            </w:r>
            <w:r w:rsidRPr="002669F1">
              <w:t>2</w:t>
            </w:r>
            <w:r w:rsidRPr="002669F1">
              <w:rPr>
                <w:rFonts w:hint="eastAsia"/>
              </w:rPr>
              <w:t>)</w:t>
            </w:r>
          </w:p>
        </w:tc>
        <w:tc>
          <w:tcPr>
            <w:tcW w:w="6096" w:type="dxa"/>
          </w:tcPr>
          <w:p w14:paraId="7AE5ADC3" w14:textId="77777777" w:rsidR="003B158D" w:rsidRPr="00632141" w:rsidRDefault="003B158D" w:rsidP="00E627A1">
            <w:pPr>
              <w:pStyle w:val="TAL"/>
            </w:pPr>
            <w:r>
              <w:t>Observed UL/DL packet delay round trip on GTP-U path on N3 (average, variance).</w:t>
            </w:r>
          </w:p>
        </w:tc>
      </w:tr>
      <w:tr w:rsidR="003C6848" w14:paraId="28F02774" w14:textId="77777777" w:rsidTr="00E627A1">
        <w:tblPrEx>
          <w:tblLook w:val="04A0" w:firstRow="1" w:lastRow="0" w:firstColumn="1" w:lastColumn="0" w:noHBand="0" w:noVBand="1"/>
        </w:tblPrEx>
        <w:trPr>
          <w:cantSplit/>
          <w:jc w:val="center"/>
          <w:ins w:id="46" w:author="Abbas Kiani" w:date="2022-10-28T12:19:00Z"/>
        </w:trPr>
        <w:tc>
          <w:tcPr>
            <w:tcW w:w="3425" w:type="dxa"/>
          </w:tcPr>
          <w:p w14:paraId="50307750" w14:textId="77777777" w:rsidR="003C6848" w:rsidRDefault="003C6848" w:rsidP="00E627A1">
            <w:pPr>
              <w:pStyle w:val="TAL"/>
              <w:rPr>
                <w:ins w:id="47" w:author="Abbas Kiani" w:date="2022-10-28T12:19:00Z"/>
              </w:rPr>
            </w:pPr>
            <w:ins w:id="48" w:author="Abbas Kiani" w:date="2022-10-28T12:19:00Z">
              <w:r>
                <w:rPr>
                  <w:rFonts w:hint="eastAsia"/>
                </w:rPr>
                <w:t xml:space="preserve">      &gt;&gt; </w:t>
              </w:r>
              <w:r>
                <w:t xml:space="preserve">E2E </w:t>
              </w:r>
              <w:r>
                <w:rPr>
                  <w:rFonts w:hint="eastAsia"/>
                </w:rPr>
                <w:t>UL/DL packet drop rate</w:t>
              </w:r>
            </w:ins>
          </w:p>
        </w:tc>
        <w:tc>
          <w:tcPr>
            <w:tcW w:w="6096" w:type="dxa"/>
          </w:tcPr>
          <w:p w14:paraId="6E5E0B9B" w14:textId="77777777" w:rsidR="003C6848" w:rsidRDefault="003C6848" w:rsidP="00E627A1">
            <w:pPr>
              <w:pStyle w:val="TAL"/>
              <w:rPr>
                <w:ins w:id="49" w:author="Abbas Kiani" w:date="2022-10-28T12:19:00Z"/>
              </w:rPr>
            </w:pPr>
            <w:ins w:id="50" w:author="Abbas Kiani" w:date="2022-10-28T12:19:00Z">
              <w:r>
                <w:rPr>
                  <w:rFonts w:hint="eastAsia"/>
                </w:rPr>
                <w:t>Observed End-to-End (between UE and UPF) UL/DL packet drop rate (average, variance).</w:t>
              </w:r>
            </w:ins>
          </w:p>
        </w:tc>
      </w:tr>
      <w:tr w:rsidR="003C6848" w14:paraId="1C7B0613" w14:textId="77777777" w:rsidTr="00E627A1">
        <w:tblPrEx>
          <w:tblLook w:val="04A0" w:firstRow="1" w:lastRow="0" w:firstColumn="1" w:lastColumn="0" w:noHBand="0" w:noVBand="1"/>
        </w:tblPrEx>
        <w:trPr>
          <w:cantSplit/>
          <w:jc w:val="center"/>
          <w:ins w:id="51" w:author="Abbas Kiani" w:date="2022-10-28T12:19:00Z"/>
        </w:trPr>
        <w:tc>
          <w:tcPr>
            <w:tcW w:w="3425" w:type="dxa"/>
          </w:tcPr>
          <w:p w14:paraId="20266795" w14:textId="77777777" w:rsidR="003C6848" w:rsidRDefault="003C6848" w:rsidP="00E627A1">
            <w:pPr>
              <w:pStyle w:val="TAL"/>
              <w:rPr>
                <w:ins w:id="52" w:author="Abbas Kiani" w:date="2022-10-28T12:19:00Z"/>
              </w:rPr>
            </w:pPr>
            <w:ins w:id="53" w:author="Abbas Kiani" w:date="2022-10-28T12:19:00Z">
              <w:r>
                <w:rPr>
                  <w:rFonts w:hint="eastAsia"/>
                </w:rPr>
                <w:t xml:space="preserve">      &gt;&gt; </w:t>
              </w:r>
              <w:r>
                <w:t xml:space="preserve">E2E </w:t>
              </w:r>
              <w:r>
                <w:rPr>
                  <w:rFonts w:hint="eastAsia"/>
                </w:rPr>
                <w:t>UL/DL packet delay</w:t>
              </w:r>
            </w:ins>
          </w:p>
        </w:tc>
        <w:tc>
          <w:tcPr>
            <w:tcW w:w="6096" w:type="dxa"/>
          </w:tcPr>
          <w:p w14:paraId="7C607BD1" w14:textId="77777777" w:rsidR="003C6848" w:rsidRDefault="003C6848" w:rsidP="00E627A1">
            <w:pPr>
              <w:pStyle w:val="TAL"/>
              <w:rPr>
                <w:ins w:id="54" w:author="Abbas Kiani" w:date="2022-10-28T12:19:00Z"/>
              </w:rPr>
            </w:pPr>
            <w:ins w:id="55" w:author="Abbas Kiani" w:date="2022-10-28T12:19:00Z">
              <w:r>
                <w:rPr>
                  <w:rFonts w:hint="eastAsia"/>
                </w:rPr>
                <w:t>Observed End-to-End (between UE and UPF) UL/DL packet delay (average, variance).</w:t>
              </w:r>
            </w:ins>
          </w:p>
        </w:tc>
      </w:tr>
      <w:tr w:rsidR="003C6848" w14:paraId="3F9C2085" w14:textId="77777777" w:rsidTr="00E627A1">
        <w:tblPrEx>
          <w:tblLook w:val="04A0" w:firstRow="1" w:lastRow="0" w:firstColumn="1" w:lastColumn="0" w:noHBand="0" w:noVBand="1"/>
        </w:tblPrEx>
        <w:trPr>
          <w:cantSplit/>
          <w:jc w:val="center"/>
          <w:ins w:id="56" w:author="Abbas Kiani" w:date="2022-10-28T12:19:00Z"/>
        </w:trPr>
        <w:tc>
          <w:tcPr>
            <w:tcW w:w="3425" w:type="dxa"/>
          </w:tcPr>
          <w:p w14:paraId="36A4D833" w14:textId="77777777" w:rsidR="003C6848" w:rsidRDefault="003C6848" w:rsidP="00E627A1">
            <w:pPr>
              <w:pStyle w:val="TAL"/>
              <w:rPr>
                <w:ins w:id="57" w:author="Abbas Kiani" w:date="2022-10-28T12:19:00Z"/>
              </w:rPr>
            </w:pPr>
            <w:ins w:id="58" w:author="Abbas Kiani" w:date="2022-10-28T12:19:00Z">
              <w:r>
                <w:t xml:space="preserve">     &gt;&gt; Primary RAN Path Redundant Transmission Experience (UE to Primary NG-RAN)</w:t>
              </w:r>
            </w:ins>
          </w:p>
        </w:tc>
        <w:tc>
          <w:tcPr>
            <w:tcW w:w="6096" w:type="dxa"/>
          </w:tcPr>
          <w:p w14:paraId="6D06F970" w14:textId="77777777" w:rsidR="003C6848" w:rsidRDefault="003C6848" w:rsidP="00E627A1">
            <w:pPr>
              <w:pStyle w:val="TAL"/>
              <w:rPr>
                <w:ins w:id="59" w:author="Abbas Kiani" w:date="2022-10-28T12:19:00Z"/>
              </w:rPr>
            </w:pPr>
            <w:ins w:id="60" w:author="Abbas Kiani" w:date="2022-10-28T12:19:00Z">
              <w:r>
                <w:t>Redundant Transmission Experience value of primary RAN path.</w:t>
              </w:r>
            </w:ins>
          </w:p>
        </w:tc>
      </w:tr>
      <w:tr w:rsidR="003C6848" w14:paraId="574C1965" w14:textId="77777777" w:rsidTr="00E627A1">
        <w:tblPrEx>
          <w:tblLook w:val="04A0" w:firstRow="1" w:lastRow="0" w:firstColumn="1" w:lastColumn="0" w:noHBand="0" w:noVBand="1"/>
        </w:tblPrEx>
        <w:trPr>
          <w:cantSplit/>
          <w:jc w:val="center"/>
          <w:ins w:id="61" w:author="Abbas Kiani" w:date="2022-10-28T12:19:00Z"/>
        </w:trPr>
        <w:tc>
          <w:tcPr>
            <w:tcW w:w="3425" w:type="dxa"/>
          </w:tcPr>
          <w:p w14:paraId="095D190A" w14:textId="77777777" w:rsidR="003C6848" w:rsidRDefault="003C6848" w:rsidP="00E627A1">
            <w:pPr>
              <w:pStyle w:val="TAL"/>
              <w:rPr>
                <w:ins w:id="62" w:author="Abbas Kiani" w:date="2022-10-28T12:20:00Z"/>
              </w:rPr>
            </w:pPr>
            <w:ins w:id="63" w:author="Abbas Kiani" w:date="2022-10-28T12:19:00Z">
              <w:r>
                <w:t xml:space="preserve">     &gt;&gt; Secondary (Redundant) RAN Path Redundant Transmission Experience (UE to secondary NG-RAN)</w:t>
              </w:r>
            </w:ins>
          </w:p>
          <w:p w14:paraId="63985845" w14:textId="7F894BFF" w:rsidR="003C6848" w:rsidRDefault="003C6848" w:rsidP="00E627A1">
            <w:pPr>
              <w:pStyle w:val="TAL"/>
              <w:rPr>
                <w:ins w:id="64" w:author="Abbas Kiani" w:date="2022-10-28T12:19:00Z"/>
              </w:rPr>
            </w:pPr>
            <w:ins w:id="65" w:author="Abbas Kiani" w:date="2022-10-28T12:20:00Z">
              <w:r>
                <w:t>(NOTE 3)</w:t>
              </w:r>
            </w:ins>
          </w:p>
        </w:tc>
        <w:tc>
          <w:tcPr>
            <w:tcW w:w="6096" w:type="dxa"/>
          </w:tcPr>
          <w:p w14:paraId="667F339E" w14:textId="77777777" w:rsidR="003C6848" w:rsidRDefault="003C6848" w:rsidP="00E627A1">
            <w:pPr>
              <w:pStyle w:val="TAL"/>
              <w:rPr>
                <w:ins w:id="66" w:author="Abbas Kiani" w:date="2022-10-28T12:19:00Z"/>
              </w:rPr>
            </w:pPr>
            <w:ins w:id="67" w:author="Abbas Kiani" w:date="2022-10-28T12:19:00Z">
              <w:r>
                <w:t>Redundant Transmission Experience value of secondary RAN (redundant) path.</w:t>
              </w:r>
            </w:ins>
          </w:p>
          <w:p w14:paraId="38EC2B76" w14:textId="575C93EF" w:rsidR="003C6848" w:rsidRDefault="003C6848" w:rsidP="00E627A1">
            <w:pPr>
              <w:pStyle w:val="TAN"/>
              <w:rPr>
                <w:ins w:id="68" w:author="Abbas Kiani" w:date="2022-10-28T12:19:00Z"/>
              </w:rPr>
            </w:pPr>
          </w:p>
        </w:tc>
      </w:tr>
      <w:tr w:rsidR="003C6848" w14:paraId="6099DD10" w14:textId="77777777" w:rsidTr="00E627A1">
        <w:tblPrEx>
          <w:tblLook w:val="04A0" w:firstRow="1" w:lastRow="0" w:firstColumn="1" w:lastColumn="0" w:noHBand="0" w:noVBand="1"/>
        </w:tblPrEx>
        <w:trPr>
          <w:cantSplit/>
          <w:jc w:val="center"/>
          <w:ins w:id="69" w:author="Abbas Kiani" w:date="2022-10-28T12:19:00Z"/>
        </w:trPr>
        <w:tc>
          <w:tcPr>
            <w:tcW w:w="3425" w:type="dxa"/>
          </w:tcPr>
          <w:p w14:paraId="20991C1B" w14:textId="77777777" w:rsidR="003C6848" w:rsidRDefault="003C6848" w:rsidP="00E627A1">
            <w:pPr>
              <w:pStyle w:val="TAL"/>
              <w:rPr>
                <w:ins w:id="70" w:author="Abbas Kiani" w:date="2022-10-28T12:20:00Z"/>
              </w:rPr>
            </w:pPr>
            <w:ins w:id="71" w:author="Abbas Kiani" w:date="2022-10-28T12:19:00Z">
              <w:r>
                <w:t xml:space="preserve">     &gt;&gt; Primary N3 tunnel Path Redundant Transmission Experience (NG-RAN to UPF)</w:t>
              </w:r>
            </w:ins>
          </w:p>
          <w:p w14:paraId="1D771521" w14:textId="34BBE789" w:rsidR="003C6848" w:rsidRDefault="003C6848" w:rsidP="00E627A1">
            <w:pPr>
              <w:pStyle w:val="TAL"/>
              <w:rPr>
                <w:ins w:id="72" w:author="Abbas Kiani" w:date="2022-10-28T12:19:00Z"/>
              </w:rPr>
            </w:pPr>
            <w:ins w:id="73" w:author="Abbas Kiani" w:date="2022-10-28T12:20:00Z">
              <w:r>
                <w:t>(NOTE 4)</w:t>
              </w:r>
            </w:ins>
          </w:p>
        </w:tc>
        <w:tc>
          <w:tcPr>
            <w:tcW w:w="6096" w:type="dxa"/>
          </w:tcPr>
          <w:p w14:paraId="7C7259DE" w14:textId="77777777" w:rsidR="003C6848" w:rsidRDefault="003C6848" w:rsidP="00E627A1">
            <w:pPr>
              <w:pStyle w:val="TAL"/>
              <w:rPr>
                <w:ins w:id="74" w:author="Abbas Kiani" w:date="2022-10-28T12:19:00Z"/>
              </w:rPr>
            </w:pPr>
            <w:ins w:id="75" w:author="Abbas Kiani" w:date="2022-10-28T12:19:00Z">
              <w:r>
                <w:t>Redundant Transmission Experience value of primary N3 tunnel.</w:t>
              </w:r>
            </w:ins>
          </w:p>
          <w:p w14:paraId="49EE9368" w14:textId="43027C70" w:rsidR="003C6848" w:rsidRDefault="003C6848" w:rsidP="00E627A1">
            <w:pPr>
              <w:pStyle w:val="TAN"/>
              <w:rPr>
                <w:ins w:id="76" w:author="Abbas Kiani" w:date="2022-10-28T12:19:00Z"/>
              </w:rPr>
            </w:pPr>
          </w:p>
        </w:tc>
      </w:tr>
      <w:tr w:rsidR="003C6848" w14:paraId="28AED93E" w14:textId="77777777" w:rsidTr="00E627A1">
        <w:tblPrEx>
          <w:tblLook w:val="04A0" w:firstRow="1" w:lastRow="0" w:firstColumn="1" w:lastColumn="0" w:noHBand="0" w:noVBand="1"/>
        </w:tblPrEx>
        <w:trPr>
          <w:cantSplit/>
          <w:jc w:val="center"/>
          <w:ins w:id="77" w:author="Abbas Kiani" w:date="2022-10-28T12:19:00Z"/>
        </w:trPr>
        <w:tc>
          <w:tcPr>
            <w:tcW w:w="3425" w:type="dxa"/>
          </w:tcPr>
          <w:p w14:paraId="587FC689" w14:textId="77777777" w:rsidR="003C6848" w:rsidRDefault="003C6848" w:rsidP="00E627A1">
            <w:pPr>
              <w:pStyle w:val="TAL"/>
              <w:rPr>
                <w:ins w:id="78" w:author="Abbas Kiani" w:date="2022-10-28T12:21:00Z"/>
              </w:rPr>
            </w:pPr>
            <w:ins w:id="79" w:author="Abbas Kiani" w:date="2022-10-28T12:19:00Z">
              <w:r>
                <w:t xml:space="preserve">     &gt;&gt; Secondary N3 Tunnel Path Redundant Transmission Experience (NG-RAN to UPF)</w:t>
              </w:r>
            </w:ins>
          </w:p>
          <w:p w14:paraId="09C29851" w14:textId="3B7C9305" w:rsidR="003C6848" w:rsidRDefault="003C6848" w:rsidP="00E627A1">
            <w:pPr>
              <w:pStyle w:val="TAL"/>
              <w:rPr>
                <w:ins w:id="80" w:author="Abbas Kiani" w:date="2022-10-28T12:19:00Z"/>
              </w:rPr>
            </w:pPr>
            <w:ins w:id="81" w:author="Abbas Kiani" w:date="2022-10-28T12:21:00Z">
              <w:r>
                <w:t>(NOTE 4)</w:t>
              </w:r>
            </w:ins>
          </w:p>
        </w:tc>
        <w:tc>
          <w:tcPr>
            <w:tcW w:w="6096" w:type="dxa"/>
          </w:tcPr>
          <w:p w14:paraId="095A0550" w14:textId="77777777" w:rsidR="003C6848" w:rsidRDefault="003C6848" w:rsidP="00E627A1">
            <w:pPr>
              <w:pStyle w:val="TAL"/>
              <w:rPr>
                <w:ins w:id="82" w:author="Abbas Kiani" w:date="2022-10-28T12:19:00Z"/>
              </w:rPr>
            </w:pPr>
            <w:ins w:id="83" w:author="Abbas Kiani" w:date="2022-10-28T12:19:00Z">
              <w:r>
                <w:t>Redundant Transmission Experience value of secondary N3 tunnel.</w:t>
              </w:r>
            </w:ins>
          </w:p>
          <w:p w14:paraId="5D8A9624" w14:textId="5CF7A5C0" w:rsidR="003C6848" w:rsidRDefault="003C6848" w:rsidP="00E627A1">
            <w:pPr>
              <w:pStyle w:val="TAN"/>
              <w:rPr>
                <w:ins w:id="84" w:author="Abbas Kiani" w:date="2022-10-28T12:19:00Z"/>
              </w:rPr>
            </w:pPr>
          </w:p>
        </w:tc>
      </w:tr>
      <w:tr w:rsidR="003B158D" w:rsidRPr="005D2CF1" w14:paraId="5D5D3335" w14:textId="77777777" w:rsidTr="00E627A1">
        <w:trPr>
          <w:cantSplit/>
          <w:jc w:val="center"/>
        </w:trPr>
        <w:tc>
          <w:tcPr>
            <w:tcW w:w="3425" w:type="dxa"/>
          </w:tcPr>
          <w:p w14:paraId="5DE39905" w14:textId="77777777" w:rsidR="003B158D" w:rsidRPr="00632141" w:rsidRDefault="003B158D" w:rsidP="00E627A1">
            <w:pPr>
              <w:pStyle w:val="TAL"/>
            </w:pPr>
            <w:r w:rsidRPr="002669F1">
              <w:t xml:space="preserve">  &gt; Redundant Transmission Status</w:t>
            </w:r>
          </w:p>
        </w:tc>
        <w:tc>
          <w:tcPr>
            <w:tcW w:w="6096" w:type="dxa"/>
          </w:tcPr>
          <w:p w14:paraId="7F72420F" w14:textId="77777777" w:rsidR="003B158D" w:rsidRPr="00632141" w:rsidRDefault="003B158D" w:rsidP="00E627A1">
            <w:pPr>
              <w:pStyle w:val="TAL"/>
            </w:pPr>
            <w:r>
              <w:t xml:space="preserve">Redundant Transmission Status, </w:t>
            </w:r>
            <w:proofErr w:type="gramStart"/>
            <w:r>
              <w:t>i.e.</w:t>
            </w:r>
            <w:proofErr w:type="gramEnd"/>
            <w:r>
              <w:t xml:space="preserve"> redundant transmission was activated or not activated for the time slot entry.</w:t>
            </w:r>
          </w:p>
        </w:tc>
      </w:tr>
      <w:tr w:rsidR="003B158D" w:rsidRPr="005D2CF1" w14:paraId="29524C51" w14:textId="77777777" w:rsidTr="00E627A1">
        <w:trPr>
          <w:cantSplit/>
          <w:jc w:val="center"/>
        </w:trPr>
        <w:tc>
          <w:tcPr>
            <w:tcW w:w="3425" w:type="dxa"/>
          </w:tcPr>
          <w:p w14:paraId="5B825889" w14:textId="77777777" w:rsidR="003B158D" w:rsidRPr="00632141" w:rsidRDefault="003B158D" w:rsidP="00E627A1">
            <w:pPr>
              <w:pStyle w:val="TAL"/>
            </w:pPr>
            <w:r w:rsidRPr="00632141">
              <w:t xml:space="preserve">  &gt; Ratio</w:t>
            </w:r>
          </w:p>
        </w:tc>
        <w:tc>
          <w:tcPr>
            <w:tcW w:w="6096" w:type="dxa"/>
          </w:tcPr>
          <w:p w14:paraId="328B6945" w14:textId="77777777" w:rsidR="003B158D" w:rsidRPr="00632141" w:rsidRDefault="003B158D" w:rsidP="00E627A1">
            <w:pPr>
              <w:pStyle w:val="TAL"/>
            </w:pPr>
            <w:r w:rsidRPr="00632141">
              <w:t>Percentage on which UE, any UE, or UE group</w:t>
            </w:r>
            <w:r>
              <w:t xml:space="preserve"> experience the packet drop rate and packet delay</w:t>
            </w:r>
            <w:r w:rsidRPr="00632141">
              <w:t>.</w:t>
            </w:r>
          </w:p>
        </w:tc>
      </w:tr>
      <w:tr w:rsidR="003C6848" w:rsidRPr="005D2CF1" w14:paraId="0766103A" w14:textId="77777777" w:rsidTr="00E627A1">
        <w:trPr>
          <w:cantSplit/>
          <w:jc w:val="center"/>
          <w:ins w:id="85" w:author="Abbas Kiani" w:date="2022-10-28T12:24:00Z"/>
        </w:trPr>
        <w:tc>
          <w:tcPr>
            <w:tcW w:w="3425" w:type="dxa"/>
          </w:tcPr>
          <w:p w14:paraId="25AE053F" w14:textId="16D70A82" w:rsidR="003C6848" w:rsidRPr="00632141" w:rsidRDefault="003C6848" w:rsidP="003C6848">
            <w:pPr>
              <w:pStyle w:val="TAL"/>
              <w:rPr>
                <w:ins w:id="86" w:author="Abbas Kiani" w:date="2022-10-28T12:24:00Z"/>
              </w:rPr>
            </w:pPr>
            <w:ins w:id="87" w:author="Abbas Kiani" w:date="2022-10-28T12:24:00Z">
              <w:r>
                <w:t xml:space="preserve"> </w:t>
              </w:r>
            </w:ins>
            <w:ins w:id="88" w:author="Abbas Kiani" w:date="2022-10-28T12:25:00Z">
              <w:r>
                <w:t xml:space="preserve"> </w:t>
              </w:r>
            </w:ins>
            <w:ins w:id="89" w:author="Abbas Kiani" w:date="2022-10-28T12:24:00Z">
              <w:r>
                <w:t>&gt; List of primary NG-RAN nodes</w:t>
              </w:r>
            </w:ins>
          </w:p>
        </w:tc>
        <w:tc>
          <w:tcPr>
            <w:tcW w:w="6096" w:type="dxa"/>
          </w:tcPr>
          <w:p w14:paraId="200BFFEE" w14:textId="4148D659" w:rsidR="003C6848" w:rsidRPr="00632141" w:rsidRDefault="003C6848" w:rsidP="003C6848">
            <w:pPr>
              <w:pStyle w:val="TAL"/>
              <w:rPr>
                <w:ins w:id="90" w:author="Abbas Kiani" w:date="2022-10-28T12:24:00Z"/>
              </w:rPr>
            </w:pPr>
            <w:ins w:id="91" w:author="Abbas Kiani" w:date="2022-10-28T12:24:00Z">
              <w:r>
                <w:t>List of Primary NG-RAN nodes identified based on current UE location</w:t>
              </w:r>
            </w:ins>
          </w:p>
        </w:tc>
      </w:tr>
      <w:tr w:rsidR="003C6848" w:rsidRPr="005D2CF1" w14:paraId="1B4016DD" w14:textId="77777777" w:rsidTr="00E627A1">
        <w:trPr>
          <w:cantSplit/>
          <w:jc w:val="center"/>
          <w:ins w:id="92" w:author="Abbas Kiani" w:date="2022-10-28T12:22:00Z"/>
        </w:trPr>
        <w:tc>
          <w:tcPr>
            <w:tcW w:w="3425" w:type="dxa"/>
          </w:tcPr>
          <w:p w14:paraId="018C7DF3" w14:textId="77777777" w:rsidR="003C6848" w:rsidRDefault="003C6848" w:rsidP="003C6848">
            <w:pPr>
              <w:pStyle w:val="TAL"/>
              <w:rPr>
                <w:ins w:id="93" w:author="Abbas Kiani" w:date="2022-10-28T12:26:00Z"/>
              </w:rPr>
            </w:pPr>
            <w:ins w:id="94" w:author="Abbas Kiani" w:date="2022-10-28T12:25:00Z">
              <w:r>
                <w:t xml:space="preserve">  &gt;</w:t>
              </w:r>
            </w:ins>
            <w:ins w:id="95" w:author="Abbas Kiani" w:date="2022-10-28T12:26:00Z">
              <w:r>
                <w:t xml:space="preserve"> </w:t>
              </w:r>
            </w:ins>
            <w:ins w:id="96" w:author="Abbas Kiani" w:date="2022-10-28T12:25:00Z">
              <w:r>
                <w:t>List of secondary NG-RAN nodes</w:t>
              </w:r>
            </w:ins>
          </w:p>
          <w:p w14:paraId="0DE6B386" w14:textId="0292FB2C" w:rsidR="003C6848" w:rsidRPr="00632141" w:rsidRDefault="003C6848" w:rsidP="003C6848">
            <w:pPr>
              <w:pStyle w:val="TAL"/>
              <w:rPr>
                <w:ins w:id="97" w:author="Abbas Kiani" w:date="2022-10-28T12:22:00Z"/>
              </w:rPr>
            </w:pPr>
            <w:ins w:id="98" w:author="Abbas Kiani" w:date="2022-10-28T12:26:00Z">
              <w:r>
                <w:t>(NOTE 5)</w:t>
              </w:r>
            </w:ins>
          </w:p>
        </w:tc>
        <w:tc>
          <w:tcPr>
            <w:tcW w:w="6096" w:type="dxa"/>
          </w:tcPr>
          <w:p w14:paraId="377D7A9E" w14:textId="77777777" w:rsidR="003C6848" w:rsidRDefault="003C6848" w:rsidP="003C6848">
            <w:pPr>
              <w:pStyle w:val="TAN"/>
              <w:rPr>
                <w:ins w:id="99" w:author="Abbas Kiani" w:date="2022-10-28T12:25:00Z"/>
              </w:rPr>
            </w:pPr>
            <w:ins w:id="100" w:author="Abbas Kiani" w:date="2022-10-28T12:25:00Z">
              <w:r>
                <w:t>List of secondary NG-RAN nodes identified based on current UE location.</w:t>
              </w:r>
            </w:ins>
          </w:p>
          <w:p w14:paraId="6681C3C4" w14:textId="47BABF56" w:rsidR="003C6848" w:rsidRPr="00632141" w:rsidRDefault="003C6848" w:rsidP="003C6848">
            <w:pPr>
              <w:pStyle w:val="TAL"/>
              <w:rPr>
                <w:ins w:id="101" w:author="Abbas Kiani" w:date="2022-10-28T12:22:00Z"/>
              </w:rPr>
            </w:pPr>
          </w:p>
        </w:tc>
      </w:tr>
      <w:tr w:rsidR="003C6848" w:rsidRPr="005D2CF1" w14:paraId="7FF60F2C" w14:textId="77777777" w:rsidTr="00E627A1">
        <w:trPr>
          <w:cantSplit/>
          <w:jc w:val="center"/>
        </w:trPr>
        <w:tc>
          <w:tcPr>
            <w:tcW w:w="9521" w:type="dxa"/>
            <w:gridSpan w:val="2"/>
          </w:tcPr>
          <w:p w14:paraId="55468781" w14:textId="77777777" w:rsidR="003C6848" w:rsidRDefault="003C6848" w:rsidP="003C6848">
            <w:pPr>
              <w:pStyle w:val="TAN"/>
            </w:pPr>
            <w:r>
              <w:t>NOTE 1:</w:t>
            </w:r>
            <w:r>
              <w:tab/>
              <w:t>The Observed Redundant Transmission Experience can be further derived by SMF from the observed UL/DL packet drop rate GTP-U and UL/DL packet delay GTP-U.</w:t>
            </w:r>
          </w:p>
          <w:p w14:paraId="569366E6" w14:textId="77777777" w:rsidR="003C6848" w:rsidRDefault="003C6848" w:rsidP="003C6848">
            <w:pPr>
              <w:pStyle w:val="TAN"/>
              <w:rPr>
                <w:ins w:id="102" w:author="Abbas Kiani" w:date="2022-10-28T12:20:00Z"/>
              </w:rPr>
            </w:pPr>
            <w:r>
              <w:t>NOTE 2:</w:t>
            </w:r>
            <w:r>
              <w:tab/>
              <w:t>This information element is an analytics subset that can be used in "list of analytics subsets that are requested" and only applicable when Target of Analytics Reporting is for a single UE.</w:t>
            </w:r>
          </w:p>
          <w:p w14:paraId="523979A9" w14:textId="77777777" w:rsidR="003C6848" w:rsidRDefault="003C6848" w:rsidP="003C6848">
            <w:pPr>
              <w:pStyle w:val="TAN"/>
              <w:rPr>
                <w:ins w:id="103" w:author="Abbas Kiani" w:date="2022-10-28T12:21:00Z"/>
              </w:rPr>
            </w:pPr>
            <w:ins w:id="104" w:author="Abbas Kiani" w:date="2022-10-28T12:20:00Z">
              <w:r>
                <w:t>NOTE 3:</w:t>
              </w:r>
              <w:r>
                <w:rPr>
                  <w:rFonts w:eastAsia="DengXian"/>
                  <w:lang w:eastAsia="zh-CN"/>
                </w:rPr>
                <w:tab/>
              </w:r>
              <w:r>
                <w:t xml:space="preserve">in Case that the redundant transmission is established only on N3 or N3/N9, this value will be N/A. In case of </w:t>
              </w:r>
              <w:proofErr w:type="gramStart"/>
              <w:r>
                <w:t>end to end</w:t>
              </w:r>
              <w:proofErr w:type="gramEnd"/>
              <w:r>
                <w:t xml:space="preserve"> redundant UP paths, the UPF reports the packet delay of the two UP paths respectively to the NWDAF.</w:t>
              </w:r>
            </w:ins>
          </w:p>
          <w:p w14:paraId="76BE9B70" w14:textId="77777777" w:rsidR="003C6848" w:rsidRDefault="003C6848" w:rsidP="003C6848">
            <w:pPr>
              <w:pStyle w:val="TAN"/>
              <w:rPr>
                <w:ins w:id="105" w:author="Abbas Kiani" w:date="2022-10-28T12:26:00Z"/>
              </w:rPr>
            </w:pPr>
            <w:ins w:id="106" w:author="Abbas Kiani" w:date="2022-10-28T12:21:00Z">
              <w:r>
                <w:t>NOTE 4:</w:t>
              </w:r>
              <w:r>
                <w:tab/>
                <w:t>In case of I-UPF, this value includes both N3 and N9 experience.</w:t>
              </w:r>
            </w:ins>
          </w:p>
          <w:p w14:paraId="0DC95607" w14:textId="4A99E6E8" w:rsidR="003C6848" w:rsidRPr="00632141" w:rsidRDefault="003C6848" w:rsidP="003C6848">
            <w:pPr>
              <w:pStyle w:val="TAN"/>
            </w:pPr>
            <w:ins w:id="107" w:author="Abbas Kiani" w:date="2022-10-28T12:26:00Z">
              <w:r>
                <w:t>NOTE 5:</w:t>
              </w:r>
              <w:r>
                <w:rPr>
                  <w:rFonts w:eastAsia="DengXian"/>
                  <w:lang w:eastAsia="zh-CN"/>
                </w:rPr>
                <w:tab/>
              </w:r>
              <w:r>
                <w:t>In Case that the redundant transmission is established only on N3 or N3/N9, this value will be N/A.</w:t>
              </w:r>
            </w:ins>
          </w:p>
        </w:tc>
      </w:tr>
    </w:tbl>
    <w:p w14:paraId="1DB119E0" w14:textId="77777777" w:rsidR="003B158D" w:rsidRDefault="003B158D" w:rsidP="003B158D">
      <w:pPr>
        <w:pStyle w:val="FP"/>
      </w:pPr>
    </w:p>
    <w:p w14:paraId="2E3A68D6" w14:textId="77777777" w:rsidR="003B158D" w:rsidRDefault="003B158D" w:rsidP="003B158D">
      <w:pPr>
        <w:pStyle w:val="TH"/>
      </w:pPr>
      <w:r>
        <w:lastRenderedPageBreak/>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B158D" w:rsidRPr="005D2CF1" w14:paraId="2DCFF56A" w14:textId="77777777" w:rsidTr="00E627A1">
        <w:trPr>
          <w:cantSplit/>
          <w:jc w:val="center"/>
        </w:trPr>
        <w:tc>
          <w:tcPr>
            <w:tcW w:w="3425" w:type="dxa"/>
          </w:tcPr>
          <w:p w14:paraId="11D4B801" w14:textId="77777777" w:rsidR="003B158D" w:rsidRPr="005D2CF1" w:rsidRDefault="003B158D" w:rsidP="00E627A1">
            <w:pPr>
              <w:pStyle w:val="TAH"/>
            </w:pPr>
            <w:r w:rsidRPr="005D2CF1">
              <w:t>Information</w:t>
            </w:r>
          </w:p>
        </w:tc>
        <w:tc>
          <w:tcPr>
            <w:tcW w:w="6096" w:type="dxa"/>
          </w:tcPr>
          <w:p w14:paraId="28A3C52C" w14:textId="77777777" w:rsidR="003B158D" w:rsidRPr="005D2CF1" w:rsidRDefault="003B158D" w:rsidP="00E627A1">
            <w:pPr>
              <w:pStyle w:val="TAH"/>
            </w:pPr>
            <w:r w:rsidRPr="005D2CF1">
              <w:t>Description</w:t>
            </w:r>
          </w:p>
        </w:tc>
      </w:tr>
      <w:tr w:rsidR="003B158D" w:rsidRPr="005D2CF1" w14:paraId="26FF0D6E" w14:textId="77777777" w:rsidTr="00E627A1">
        <w:trPr>
          <w:cantSplit/>
          <w:jc w:val="center"/>
        </w:trPr>
        <w:tc>
          <w:tcPr>
            <w:tcW w:w="3425" w:type="dxa"/>
          </w:tcPr>
          <w:p w14:paraId="1E06A17A" w14:textId="77777777" w:rsidR="003B158D" w:rsidRPr="005D2CF1" w:rsidRDefault="003B158D" w:rsidP="00E627A1">
            <w:pPr>
              <w:pStyle w:val="TAL"/>
              <w:rPr>
                <w:rFonts w:eastAsia="MS Mincho"/>
              </w:rPr>
            </w:pPr>
            <w:r w:rsidRPr="00632141">
              <w:t>UE group ID or UE ID, any UE</w:t>
            </w:r>
          </w:p>
        </w:tc>
        <w:tc>
          <w:tcPr>
            <w:tcW w:w="6096" w:type="dxa"/>
          </w:tcPr>
          <w:p w14:paraId="7F6D811C" w14:textId="77777777" w:rsidR="003B158D" w:rsidRPr="005D2CF1" w:rsidRDefault="003B158D" w:rsidP="00E627A1">
            <w:pPr>
              <w:pStyle w:val="TAL"/>
            </w:pPr>
            <w:r w:rsidRPr="00632141">
              <w:t>Identifies a UE or, any UE, a group of UEs.</w:t>
            </w:r>
          </w:p>
        </w:tc>
      </w:tr>
      <w:tr w:rsidR="003B158D" w:rsidRPr="005D2CF1" w14:paraId="21D1CD19" w14:textId="77777777" w:rsidTr="00E627A1">
        <w:trPr>
          <w:cantSplit/>
          <w:jc w:val="center"/>
        </w:trPr>
        <w:tc>
          <w:tcPr>
            <w:tcW w:w="3425" w:type="dxa"/>
          </w:tcPr>
          <w:p w14:paraId="21B2EAFD" w14:textId="77777777" w:rsidR="003B158D" w:rsidRPr="00E9603C" w:rsidRDefault="003B158D" w:rsidP="00E627A1">
            <w:pPr>
              <w:pStyle w:val="TAL"/>
            </w:pPr>
            <w:r w:rsidRPr="00632141">
              <w:t>DNN</w:t>
            </w:r>
          </w:p>
        </w:tc>
        <w:tc>
          <w:tcPr>
            <w:tcW w:w="6096" w:type="dxa"/>
          </w:tcPr>
          <w:p w14:paraId="67ED9DF6" w14:textId="77777777" w:rsidR="003B158D" w:rsidRPr="00E9603C" w:rsidRDefault="003B158D" w:rsidP="00E627A1">
            <w:pPr>
              <w:pStyle w:val="TAL"/>
            </w:pPr>
            <w:r w:rsidRPr="00632141">
              <w:t>Data Network Name associated for URLLC service.</w:t>
            </w:r>
          </w:p>
        </w:tc>
      </w:tr>
      <w:tr w:rsidR="003B158D" w:rsidRPr="005D2CF1" w14:paraId="2E184070" w14:textId="77777777" w:rsidTr="00E627A1">
        <w:trPr>
          <w:cantSplit/>
          <w:jc w:val="center"/>
        </w:trPr>
        <w:tc>
          <w:tcPr>
            <w:tcW w:w="3425" w:type="dxa"/>
          </w:tcPr>
          <w:p w14:paraId="08B5ECAF" w14:textId="77777777" w:rsidR="003B158D" w:rsidRPr="00E9603C" w:rsidRDefault="003B158D" w:rsidP="00E627A1">
            <w:pPr>
              <w:pStyle w:val="TAL"/>
            </w:pPr>
            <w:r w:rsidRPr="00632141">
              <w:t>Spatial validity</w:t>
            </w:r>
          </w:p>
        </w:tc>
        <w:tc>
          <w:tcPr>
            <w:tcW w:w="6096" w:type="dxa"/>
          </w:tcPr>
          <w:p w14:paraId="4645BCAE" w14:textId="77777777" w:rsidR="003B158D" w:rsidRPr="00632141" w:rsidRDefault="003B158D" w:rsidP="00E627A1">
            <w:pPr>
              <w:pStyle w:val="TAL"/>
            </w:pPr>
            <w:r w:rsidRPr="00632141">
              <w:t>Area where the estimated Redundant Transmission Experience</w:t>
            </w:r>
            <w:r>
              <w:t xml:space="preserve"> predictions</w:t>
            </w:r>
            <w:r w:rsidRPr="00632141">
              <w:t xml:space="preserve"> applies.</w:t>
            </w:r>
          </w:p>
          <w:p w14:paraId="7C644782" w14:textId="77777777" w:rsidR="003B158D" w:rsidRPr="00E9603C" w:rsidRDefault="003B158D" w:rsidP="00E627A1">
            <w:pPr>
              <w:pStyle w:val="TAL"/>
            </w:pPr>
            <w:r w:rsidRPr="00632141">
              <w:t>If Area of Interest information was provided in the request or subscription, spatial validity should be the requested Area of Interest.</w:t>
            </w:r>
          </w:p>
        </w:tc>
      </w:tr>
      <w:tr w:rsidR="003B158D" w:rsidRPr="005D2CF1" w14:paraId="4EC3E591" w14:textId="77777777" w:rsidTr="00E627A1">
        <w:trPr>
          <w:cantSplit/>
          <w:jc w:val="center"/>
        </w:trPr>
        <w:tc>
          <w:tcPr>
            <w:tcW w:w="3425" w:type="dxa"/>
          </w:tcPr>
          <w:p w14:paraId="736CC60D" w14:textId="77777777" w:rsidR="003B158D" w:rsidRPr="00E9603C" w:rsidRDefault="003B158D" w:rsidP="00E627A1">
            <w:pPr>
              <w:pStyle w:val="TAL"/>
            </w:pPr>
            <w:r w:rsidRPr="00632141">
              <w:t>Time slot entry (</w:t>
            </w:r>
            <w:proofErr w:type="gramStart"/>
            <w:r w:rsidRPr="00632141">
              <w:t>1..</w:t>
            </w:r>
            <w:proofErr w:type="gramEnd"/>
            <w:r w:rsidRPr="00632141">
              <w:t>max)</w:t>
            </w:r>
          </w:p>
        </w:tc>
        <w:tc>
          <w:tcPr>
            <w:tcW w:w="6096" w:type="dxa"/>
          </w:tcPr>
          <w:p w14:paraId="2EF6D7DC" w14:textId="77777777" w:rsidR="003B158D" w:rsidRPr="00E9603C" w:rsidRDefault="003B158D" w:rsidP="00E627A1">
            <w:pPr>
              <w:pStyle w:val="TAL"/>
            </w:pPr>
            <w:r w:rsidRPr="00632141">
              <w:t>List of predicted time slots.</w:t>
            </w:r>
          </w:p>
        </w:tc>
      </w:tr>
      <w:tr w:rsidR="003B158D" w:rsidRPr="005D2CF1" w14:paraId="7D141FF1" w14:textId="77777777" w:rsidTr="00E627A1">
        <w:trPr>
          <w:cantSplit/>
          <w:jc w:val="center"/>
        </w:trPr>
        <w:tc>
          <w:tcPr>
            <w:tcW w:w="3425" w:type="dxa"/>
          </w:tcPr>
          <w:p w14:paraId="4C4AD2ED" w14:textId="77777777" w:rsidR="003B158D" w:rsidRPr="00E9603C" w:rsidRDefault="003B158D" w:rsidP="00E627A1">
            <w:pPr>
              <w:pStyle w:val="TAL"/>
            </w:pPr>
            <w:r w:rsidRPr="00632141">
              <w:t xml:space="preserve">  &gt;Time slot start</w:t>
            </w:r>
          </w:p>
        </w:tc>
        <w:tc>
          <w:tcPr>
            <w:tcW w:w="6096" w:type="dxa"/>
          </w:tcPr>
          <w:p w14:paraId="6D8AB379" w14:textId="77777777" w:rsidR="003B158D" w:rsidRPr="00E9603C" w:rsidRDefault="003B158D" w:rsidP="00E627A1">
            <w:pPr>
              <w:pStyle w:val="TAL"/>
            </w:pPr>
            <w:r w:rsidRPr="00632141">
              <w:t xml:space="preserve">Time </w:t>
            </w:r>
            <w:proofErr w:type="gramStart"/>
            <w:r w:rsidRPr="00632141">
              <w:t>slot</w:t>
            </w:r>
            <w:proofErr w:type="gramEnd"/>
            <w:r w:rsidRPr="00632141">
              <w:t xml:space="preserve"> start time within the Analytics target period.</w:t>
            </w:r>
          </w:p>
        </w:tc>
      </w:tr>
      <w:tr w:rsidR="003B158D" w:rsidRPr="005D2CF1" w14:paraId="4ADD6855" w14:textId="77777777" w:rsidTr="00E627A1">
        <w:trPr>
          <w:cantSplit/>
          <w:jc w:val="center"/>
        </w:trPr>
        <w:tc>
          <w:tcPr>
            <w:tcW w:w="3425" w:type="dxa"/>
          </w:tcPr>
          <w:p w14:paraId="081A4B7A" w14:textId="77777777" w:rsidR="003B158D" w:rsidRPr="00632141" w:rsidRDefault="003B158D" w:rsidP="00E627A1">
            <w:pPr>
              <w:pStyle w:val="TAL"/>
            </w:pPr>
            <w:r w:rsidRPr="00632141">
              <w:t xml:space="preserve">  &gt; Duration</w:t>
            </w:r>
          </w:p>
        </w:tc>
        <w:tc>
          <w:tcPr>
            <w:tcW w:w="6096" w:type="dxa"/>
          </w:tcPr>
          <w:p w14:paraId="73CE4296" w14:textId="77777777" w:rsidR="003B158D" w:rsidRPr="00632141" w:rsidRDefault="003B158D" w:rsidP="00E627A1">
            <w:pPr>
              <w:pStyle w:val="TAL"/>
            </w:pPr>
            <w:r w:rsidRPr="00632141">
              <w:t>Duration of the time slot.</w:t>
            </w:r>
          </w:p>
        </w:tc>
      </w:tr>
      <w:tr w:rsidR="003B158D" w:rsidRPr="005D2CF1" w14:paraId="12BEB568" w14:textId="77777777" w:rsidTr="00E627A1">
        <w:trPr>
          <w:cantSplit/>
          <w:jc w:val="center"/>
        </w:trPr>
        <w:tc>
          <w:tcPr>
            <w:tcW w:w="3425" w:type="dxa"/>
          </w:tcPr>
          <w:p w14:paraId="2AF857D3" w14:textId="77777777" w:rsidR="003B158D" w:rsidRPr="00632141" w:rsidRDefault="003B158D" w:rsidP="00E627A1">
            <w:pPr>
              <w:pStyle w:val="TAL"/>
            </w:pPr>
            <w:r w:rsidRPr="00632141">
              <w:t xml:space="preserve">  &gt; </w:t>
            </w:r>
            <w:r>
              <w:t xml:space="preserve">Predicted </w:t>
            </w:r>
            <w:r w:rsidRPr="00632141">
              <w:t xml:space="preserve">Redundant Transmission Experience </w:t>
            </w:r>
          </w:p>
        </w:tc>
        <w:tc>
          <w:tcPr>
            <w:tcW w:w="6096" w:type="dxa"/>
          </w:tcPr>
          <w:p w14:paraId="144E166B" w14:textId="77777777" w:rsidR="003B158D" w:rsidRPr="00632141" w:rsidRDefault="003B158D" w:rsidP="00E627A1">
            <w:pPr>
              <w:pStyle w:val="TAL"/>
            </w:pPr>
            <w:r w:rsidRPr="00632141">
              <w:t>Predicted Redundant Transmission Experience</w:t>
            </w:r>
            <w:r>
              <w:t xml:space="preserve"> related information</w:t>
            </w:r>
            <w:r w:rsidRPr="00632141">
              <w:t xml:space="preserve"> during the Analytics target period.</w:t>
            </w:r>
          </w:p>
        </w:tc>
      </w:tr>
      <w:tr w:rsidR="003B158D" w:rsidRPr="005D2CF1" w14:paraId="1F2AB9F5" w14:textId="77777777" w:rsidTr="00E627A1">
        <w:trPr>
          <w:cantSplit/>
          <w:jc w:val="center"/>
        </w:trPr>
        <w:tc>
          <w:tcPr>
            <w:tcW w:w="3425" w:type="dxa"/>
          </w:tcPr>
          <w:p w14:paraId="3942028A" w14:textId="77777777" w:rsidR="003B158D" w:rsidRPr="00632141" w:rsidRDefault="003B158D" w:rsidP="00E627A1">
            <w:pPr>
              <w:pStyle w:val="TAL"/>
            </w:pPr>
            <w:r w:rsidRPr="00020F26">
              <w:rPr>
                <w:rFonts w:hint="eastAsia"/>
              </w:rPr>
              <w:t xml:space="preserve">      &gt;&gt; UL/DL packet drop rate GTP-U (NOTE</w:t>
            </w:r>
            <w:r>
              <w:t> </w:t>
            </w:r>
            <w:r w:rsidRPr="00020F26">
              <w:t>2</w:t>
            </w:r>
            <w:r w:rsidRPr="00020F26">
              <w:rPr>
                <w:rFonts w:hint="eastAsia"/>
              </w:rPr>
              <w:t>)</w:t>
            </w:r>
          </w:p>
        </w:tc>
        <w:tc>
          <w:tcPr>
            <w:tcW w:w="6096" w:type="dxa"/>
          </w:tcPr>
          <w:p w14:paraId="346844F8" w14:textId="77777777" w:rsidR="003B158D" w:rsidRPr="00632141" w:rsidRDefault="003B158D" w:rsidP="00E627A1">
            <w:pPr>
              <w:pStyle w:val="TAL"/>
            </w:pPr>
            <w:r>
              <w:t>Predicted UL/DL packet drop rate on GTP-U path on N3 (average, variance).</w:t>
            </w:r>
          </w:p>
        </w:tc>
      </w:tr>
      <w:tr w:rsidR="003B158D" w:rsidRPr="005D2CF1" w14:paraId="78BF00BD" w14:textId="77777777" w:rsidTr="00E627A1">
        <w:trPr>
          <w:cantSplit/>
          <w:jc w:val="center"/>
        </w:trPr>
        <w:tc>
          <w:tcPr>
            <w:tcW w:w="3425" w:type="dxa"/>
          </w:tcPr>
          <w:p w14:paraId="452CBA01" w14:textId="77777777" w:rsidR="003B158D" w:rsidRPr="00632141" w:rsidRDefault="003B158D" w:rsidP="00E627A1">
            <w:pPr>
              <w:pStyle w:val="TAL"/>
            </w:pPr>
            <w:r w:rsidRPr="00020F26">
              <w:rPr>
                <w:rFonts w:hint="eastAsia"/>
              </w:rPr>
              <w:t xml:space="preserve">      &gt;&gt; UL/DL packet delay GTP-U (NOTE</w:t>
            </w:r>
            <w:r>
              <w:t> </w:t>
            </w:r>
            <w:r w:rsidRPr="00020F26">
              <w:t>2</w:t>
            </w:r>
            <w:r w:rsidRPr="00020F26">
              <w:rPr>
                <w:rFonts w:hint="eastAsia"/>
              </w:rPr>
              <w:t>)</w:t>
            </w:r>
          </w:p>
        </w:tc>
        <w:tc>
          <w:tcPr>
            <w:tcW w:w="6096" w:type="dxa"/>
          </w:tcPr>
          <w:p w14:paraId="5FE89593" w14:textId="77777777" w:rsidR="003B158D" w:rsidRPr="00632141" w:rsidRDefault="003B158D" w:rsidP="00E627A1">
            <w:pPr>
              <w:pStyle w:val="TAL"/>
            </w:pPr>
            <w:r>
              <w:t>Predicted UL/DL packet delay round trip on GTP-U path on N3 (average, variance).</w:t>
            </w:r>
          </w:p>
        </w:tc>
      </w:tr>
      <w:tr w:rsidR="004B5C3C" w14:paraId="06FD29F0" w14:textId="77777777" w:rsidTr="00E627A1">
        <w:tblPrEx>
          <w:tblLook w:val="04A0" w:firstRow="1" w:lastRow="0" w:firstColumn="1" w:lastColumn="0" w:noHBand="0" w:noVBand="1"/>
        </w:tblPrEx>
        <w:trPr>
          <w:cantSplit/>
          <w:jc w:val="center"/>
          <w:ins w:id="108" w:author="Abbas Kiani" w:date="2022-10-28T12:28:00Z"/>
        </w:trPr>
        <w:tc>
          <w:tcPr>
            <w:tcW w:w="3425" w:type="dxa"/>
          </w:tcPr>
          <w:p w14:paraId="69F31AA1" w14:textId="77777777" w:rsidR="004B5C3C" w:rsidRDefault="004B5C3C" w:rsidP="00E627A1">
            <w:pPr>
              <w:pStyle w:val="TAL"/>
              <w:rPr>
                <w:ins w:id="109" w:author="Abbas Kiani" w:date="2022-10-28T12:28:00Z"/>
              </w:rPr>
            </w:pPr>
            <w:ins w:id="110" w:author="Abbas Kiani" w:date="2022-10-28T12:28:00Z">
              <w:r>
                <w:rPr>
                  <w:rFonts w:hint="eastAsia"/>
                </w:rPr>
                <w:t xml:space="preserve">      &gt;&gt; </w:t>
              </w:r>
              <w:r>
                <w:t xml:space="preserve">E2E </w:t>
              </w:r>
              <w:r>
                <w:rPr>
                  <w:rFonts w:hint="eastAsia"/>
                </w:rPr>
                <w:t>UL/DL packet drop rate</w:t>
              </w:r>
            </w:ins>
          </w:p>
        </w:tc>
        <w:tc>
          <w:tcPr>
            <w:tcW w:w="6096" w:type="dxa"/>
          </w:tcPr>
          <w:p w14:paraId="2E517B8A" w14:textId="77777777" w:rsidR="004B5C3C" w:rsidRDefault="004B5C3C" w:rsidP="00E627A1">
            <w:pPr>
              <w:pStyle w:val="TAL"/>
              <w:rPr>
                <w:ins w:id="111" w:author="Abbas Kiani" w:date="2022-10-28T12:28:00Z"/>
              </w:rPr>
            </w:pPr>
            <w:ins w:id="112" w:author="Abbas Kiani" w:date="2022-10-28T12:28:00Z">
              <w:r>
                <w:t xml:space="preserve">Predicted </w:t>
              </w:r>
              <w:r>
                <w:rPr>
                  <w:rFonts w:hint="eastAsia"/>
                </w:rPr>
                <w:t>End-to-End (between UE and UPF) UL/DL packet drop rate (average, variance).</w:t>
              </w:r>
            </w:ins>
          </w:p>
        </w:tc>
      </w:tr>
      <w:tr w:rsidR="004B5C3C" w14:paraId="096E5330" w14:textId="77777777" w:rsidTr="00E627A1">
        <w:tblPrEx>
          <w:tblLook w:val="04A0" w:firstRow="1" w:lastRow="0" w:firstColumn="1" w:lastColumn="0" w:noHBand="0" w:noVBand="1"/>
        </w:tblPrEx>
        <w:trPr>
          <w:cantSplit/>
          <w:jc w:val="center"/>
          <w:ins w:id="113" w:author="Abbas Kiani" w:date="2022-10-28T12:28:00Z"/>
        </w:trPr>
        <w:tc>
          <w:tcPr>
            <w:tcW w:w="3425" w:type="dxa"/>
          </w:tcPr>
          <w:p w14:paraId="393E96A2" w14:textId="77777777" w:rsidR="004B5C3C" w:rsidRDefault="004B5C3C" w:rsidP="00E627A1">
            <w:pPr>
              <w:pStyle w:val="TAL"/>
              <w:rPr>
                <w:ins w:id="114" w:author="Abbas Kiani" w:date="2022-10-28T12:28:00Z"/>
              </w:rPr>
            </w:pPr>
            <w:ins w:id="115" w:author="Abbas Kiani" w:date="2022-10-28T12:28:00Z">
              <w:r>
                <w:rPr>
                  <w:rFonts w:hint="eastAsia"/>
                </w:rPr>
                <w:t xml:space="preserve">      &gt;&gt; </w:t>
              </w:r>
              <w:r>
                <w:t xml:space="preserve">E2E </w:t>
              </w:r>
              <w:r>
                <w:rPr>
                  <w:rFonts w:hint="eastAsia"/>
                </w:rPr>
                <w:t>UL/DL packet delay</w:t>
              </w:r>
            </w:ins>
          </w:p>
        </w:tc>
        <w:tc>
          <w:tcPr>
            <w:tcW w:w="6096" w:type="dxa"/>
          </w:tcPr>
          <w:p w14:paraId="31259267" w14:textId="77777777" w:rsidR="004B5C3C" w:rsidRDefault="004B5C3C" w:rsidP="00E627A1">
            <w:pPr>
              <w:pStyle w:val="TAL"/>
              <w:rPr>
                <w:ins w:id="116" w:author="Abbas Kiani" w:date="2022-10-28T12:28:00Z"/>
              </w:rPr>
            </w:pPr>
            <w:ins w:id="117" w:author="Abbas Kiani" w:date="2022-10-28T12:28:00Z">
              <w:r>
                <w:t xml:space="preserve">Predicted </w:t>
              </w:r>
              <w:r>
                <w:rPr>
                  <w:rFonts w:hint="eastAsia"/>
                </w:rPr>
                <w:t>End-to-End (between UE and UPF) UL/DL packet delay (average, variance).</w:t>
              </w:r>
            </w:ins>
          </w:p>
        </w:tc>
      </w:tr>
      <w:tr w:rsidR="004B5C3C" w14:paraId="6A7A1BAF" w14:textId="77777777" w:rsidTr="00E627A1">
        <w:tblPrEx>
          <w:tblLook w:val="04A0" w:firstRow="1" w:lastRow="0" w:firstColumn="1" w:lastColumn="0" w:noHBand="0" w:noVBand="1"/>
        </w:tblPrEx>
        <w:trPr>
          <w:cantSplit/>
          <w:jc w:val="center"/>
          <w:ins w:id="118" w:author="Abbas Kiani" w:date="2022-10-28T12:28:00Z"/>
        </w:trPr>
        <w:tc>
          <w:tcPr>
            <w:tcW w:w="3425" w:type="dxa"/>
          </w:tcPr>
          <w:p w14:paraId="6879FCC7" w14:textId="77777777" w:rsidR="004B5C3C" w:rsidRDefault="004B5C3C" w:rsidP="00E627A1">
            <w:pPr>
              <w:pStyle w:val="TAL"/>
              <w:rPr>
                <w:ins w:id="119" w:author="Abbas Kiani" w:date="2022-10-28T12:28:00Z"/>
              </w:rPr>
            </w:pPr>
            <w:ins w:id="120" w:author="Abbas Kiani" w:date="2022-10-28T12:28:00Z">
              <w:r>
                <w:t xml:space="preserve">      &gt;&gt; Primary RAN Path Redundant Transmission Experience (UE to Primary NG-RAN)</w:t>
              </w:r>
            </w:ins>
          </w:p>
        </w:tc>
        <w:tc>
          <w:tcPr>
            <w:tcW w:w="6096" w:type="dxa"/>
          </w:tcPr>
          <w:p w14:paraId="2AE33BCE" w14:textId="77777777" w:rsidR="004B5C3C" w:rsidRDefault="004B5C3C" w:rsidP="00E627A1">
            <w:pPr>
              <w:pStyle w:val="TAL"/>
              <w:rPr>
                <w:ins w:id="121" w:author="Abbas Kiani" w:date="2022-10-28T12:28:00Z"/>
              </w:rPr>
            </w:pPr>
            <w:ins w:id="122" w:author="Abbas Kiani" w:date="2022-10-28T12:28:00Z">
              <w:r>
                <w:t>Predicted Redundant Transmission Experience value of primary RAN path during the Analytics target period.</w:t>
              </w:r>
            </w:ins>
          </w:p>
        </w:tc>
      </w:tr>
      <w:tr w:rsidR="004B5C3C" w14:paraId="1974098A" w14:textId="77777777" w:rsidTr="00E627A1">
        <w:tblPrEx>
          <w:tblLook w:val="04A0" w:firstRow="1" w:lastRow="0" w:firstColumn="1" w:lastColumn="0" w:noHBand="0" w:noVBand="1"/>
        </w:tblPrEx>
        <w:trPr>
          <w:cantSplit/>
          <w:jc w:val="center"/>
          <w:ins w:id="123" w:author="Abbas Kiani" w:date="2022-10-28T12:28:00Z"/>
        </w:trPr>
        <w:tc>
          <w:tcPr>
            <w:tcW w:w="3425" w:type="dxa"/>
          </w:tcPr>
          <w:p w14:paraId="6984FE36" w14:textId="77777777" w:rsidR="004B5C3C" w:rsidRDefault="004B5C3C" w:rsidP="00E627A1">
            <w:pPr>
              <w:pStyle w:val="TAL"/>
              <w:rPr>
                <w:ins w:id="124" w:author="Abbas Kiani" w:date="2022-10-28T12:28:00Z"/>
              </w:rPr>
            </w:pPr>
            <w:ins w:id="125" w:author="Abbas Kiani" w:date="2022-10-28T12:28:00Z">
              <w:r>
                <w:t xml:space="preserve">      &gt;&gt; Secondary (Redundant) RAN Path Redundant Transmission Experience (UE to secondary NG-RAN)</w:t>
              </w:r>
            </w:ins>
          </w:p>
        </w:tc>
        <w:tc>
          <w:tcPr>
            <w:tcW w:w="6096" w:type="dxa"/>
          </w:tcPr>
          <w:p w14:paraId="2E193E34" w14:textId="77777777" w:rsidR="004B5C3C" w:rsidRDefault="004B5C3C" w:rsidP="00E627A1">
            <w:pPr>
              <w:pStyle w:val="TAL"/>
              <w:rPr>
                <w:ins w:id="126" w:author="Abbas Kiani" w:date="2022-10-28T12:28:00Z"/>
              </w:rPr>
            </w:pPr>
            <w:ins w:id="127" w:author="Abbas Kiani" w:date="2022-10-28T12:28:00Z">
              <w:r>
                <w:t>Predicted Redundant Transmission Experience value of secondary RAN (redundant) path during the Analytics target period.</w:t>
              </w:r>
            </w:ins>
          </w:p>
        </w:tc>
      </w:tr>
      <w:tr w:rsidR="004B5C3C" w14:paraId="69E7BDE6" w14:textId="77777777" w:rsidTr="00E627A1">
        <w:tblPrEx>
          <w:tblLook w:val="04A0" w:firstRow="1" w:lastRow="0" w:firstColumn="1" w:lastColumn="0" w:noHBand="0" w:noVBand="1"/>
        </w:tblPrEx>
        <w:trPr>
          <w:cantSplit/>
          <w:jc w:val="center"/>
          <w:ins w:id="128" w:author="Abbas Kiani" w:date="2022-10-28T12:28:00Z"/>
        </w:trPr>
        <w:tc>
          <w:tcPr>
            <w:tcW w:w="3425" w:type="dxa"/>
          </w:tcPr>
          <w:p w14:paraId="409259BE" w14:textId="77777777" w:rsidR="004B5C3C" w:rsidRDefault="004B5C3C" w:rsidP="00E627A1">
            <w:pPr>
              <w:pStyle w:val="TAL"/>
              <w:rPr>
                <w:ins w:id="129" w:author="Abbas Kiani" w:date="2022-10-28T12:28:00Z"/>
              </w:rPr>
            </w:pPr>
            <w:ins w:id="130" w:author="Abbas Kiani" w:date="2022-10-28T12:28:00Z">
              <w:r>
                <w:t xml:space="preserve">      &gt;&gt; Primary N3 Tunnel Path Redundant Transmission Experience (NG-RAN to UPF)</w:t>
              </w:r>
            </w:ins>
          </w:p>
          <w:p w14:paraId="139EB2E6" w14:textId="16E386D0" w:rsidR="004B5C3C" w:rsidRDefault="004B5C3C" w:rsidP="00E627A1">
            <w:pPr>
              <w:pStyle w:val="TAL"/>
              <w:rPr>
                <w:ins w:id="131" w:author="Abbas Kiani" w:date="2022-10-28T12:28:00Z"/>
              </w:rPr>
            </w:pPr>
            <w:ins w:id="132" w:author="Abbas Kiani" w:date="2022-10-28T12:28:00Z">
              <w:r>
                <w:t>(NOT</w:t>
              </w:r>
            </w:ins>
            <w:ins w:id="133" w:author="Abbas Kiani" w:date="2022-10-28T12:29:00Z">
              <w:r>
                <w:t>E 3)</w:t>
              </w:r>
            </w:ins>
          </w:p>
        </w:tc>
        <w:tc>
          <w:tcPr>
            <w:tcW w:w="6096" w:type="dxa"/>
          </w:tcPr>
          <w:p w14:paraId="4A41EB22" w14:textId="77777777" w:rsidR="004B5C3C" w:rsidRDefault="004B5C3C" w:rsidP="00E627A1">
            <w:pPr>
              <w:pStyle w:val="TAL"/>
              <w:rPr>
                <w:ins w:id="134" w:author="Abbas Kiani" w:date="2022-10-28T12:28:00Z"/>
              </w:rPr>
            </w:pPr>
            <w:ins w:id="135" w:author="Abbas Kiani" w:date="2022-10-28T12:28:00Z">
              <w:r>
                <w:t>Predicted Redundant Transmission Experience value of primary N3 tunnel during the analytics target period.</w:t>
              </w:r>
            </w:ins>
          </w:p>
          <w:p w14:paraId="5DE65F6D" w14:textId="16247FDE" w:rsidR="004B5C3C" w:rsidRDefault="004B5C3C" w:rsidP="00E627A1">
            <w:pPr>
              <w:pStyle w:val="TAN"/>
              <w:rPr>
                <w:ins w:id="136" w:author="Abbas Kiani" w:date="2022-10-28T12:28:00Z"/>
              </w:rPr>
            </w:pPr>
          </w:p>
        </w:tc>
      </w:tr>
      <w:tr w:rsidR="004B5C3C" w14:paraId="4B6E8355" w14:textId="77777777" w:rsidTr="00E627A1">
        <w:tblPrEx>
          <w:tblLook w:val="04A0" w:firstRow="1" w:lastRow="0" w:firstColumn="1" w:lastColumn="0" w:noHBand="0" w:noVBand="1"/>
        </w:tblPrEx>
        <w:trPr>
          <w:cantSplit/>
          <w:jc w:val="center"/>
          <w:ins w:id="137" w:author="Abbas Kiani" w:date="2022-10-28T12:28:00Z"/>
        </w:trPr>
        <w:tc>
          <w:tcPr>
            <w:tcW w:w="3425" w:type="dxa"/>
          </w:tcPr>
          <w:p w14:paraId="6D11831E" w14:textId="77777777" w:rsidR="004B5C3C" w:rsidRDefault="004B5C3C" w:rsidP="00E627A1">
            <w:pPr>
              <w:pStyle w:val="TAL"/>
              <w:rPr>
                <w:ins w:id="138" w:author="Abbas Kiani" w:date="2022-10-28T12:29:00Z"/>
              </w:rPr>
            </w:pPr>
            <w:ins w:id="139" w:author="Abbas Kiani" w:date="2022-10-28T12:28:00Z">
              <w:r>
                <w:t xml:space="preserve">      &gt;&gt; Secondary N3 Tunnel Path Redundant Transmission Experience (NG-RAN to UPF)</w:t>
              </w:r>
            </w:ins>
          </w:p>
          <w:p w14:paraId="7A6D1092" w14:textId="6757DA3F" w:rsidR="004B5C3C" w:rsidRDefault="004B5C3C" w:rsidP="00E627A1">
            <w:pPr>
              <w:pStyle w:val="TAL"/>
              <w:rPr>
                <w:ins w:id="140" w:author="Abbas Kiani" w:date="2022-10-28T12:28:00Z"/>
              </w:rPr>
            </w:pPr>
            <w:ins w:id="141" w:author="Abbas Kiani" w:date="2022-10-28T12:29:00Z">
              <w:r>
                <w:t>(NOTE 3)</w:t>
              </w:r>
            </w:ins>
          </w:p>
        </w:tc>
        <w:tc>
          <w:tcPr>
            <w:tcW w:w="6096" w:type="dxa"/>
          </w:tcPr>
          <w:p w14:paraId="4521A015" w14:textId="77777777" w:rsidR="004B5C3C" w:rsidRDefault="004B5C3C" w:rsidP="00E627A1">
            <w:pPr>
              <w:pStyle w:val="TAL"/>
              <w:rPr>
                <w:ins w:id="142" w:author="Abbas Kiani" w:date="2022-10-28T12:28:00Z"/>
              </w:rPr>
            </w:pPr>
            <w:ins w:id="143" w:author="Abbas Kiani" w:date="2022-10-28T12:28:00Z">
              <w:r>
                <w:t>Predicted Redundant Transmission Experience value of secondary N3 tunnel during the analytics period.</w:t>
              </w:r>
            </w:ins>
          </w:p>
          <w:p w14:paraId="360726F6" w14:textId="770EAF48" w:rsidR="004B5C3C" w:rsidRDefault="004B5C3C" w:rsidP="00E627A1">
            <w:pPr>
              <w:pStyle w:val="TAN"/>
              <w:rPr>
                <w:ins w:id="144" w:author="Abbas Kiani" w:date="2022-10-28T12:28:00Z"/>
              </w:rPr>
            </w:pPr>
          </w:p>
        </w:tc>
      </w:tr>
      <w:tr w:rsidR="003B158D" w:rsidRPr="005D2CF1" w14:paraId="6AD2327F" w14:textId="77777777" w:rsidTr="00E627A1">
        <w:trPr>
          <w:cantSplit/>
          <w:jc w:val="center"/>
        </w:trPr>
        <w:tc>
          <w:tcPr>
            <w:tcW w:w="3425" w:type="dxa"/>
          </w:tcPr>
          <w:p w14:paraId="528C58C8" w14:textId="77777777" w:rsidR="003B158D" w:rsidRPr="00632141" w:rsidRDefault="003B158D" w:rsidP="00E627A1">
            <w:pPr>
              <w:pStyle w:val="TAL"/>
            </w:pPr>
            <w:r w:rsidRPr="00632141">
              <w:t xml:space="preserve">  &gt; Ratio </w:t>
            </w:r>
          </w:p>
        </w:tc>
        <w:tc>
          <w:tcPr>
            <w:tcW w:w="6096" w:type="dxa"/>
          </w:tcPr>
          <w:p w14:paraId="6D36CFE3" w14:textId="77777777" w:rsidR="003B158D" w:rsidRPr="00632141" w:rsidRDefault="003B158D" w:rsidP="00E627A1">
            <w:pPr>
              <w:pStyle w:val="TAL"/>
            </w:pPr>
            <w:r w:rsidRPr="00632141">
              <w:t>Percentage on which the UE, any UE, or UE group may efficiently use the PDU session with redundant transmission.</w:t>
            </w:r>
          </w:p>
        </w:tc>
      </w:tr>
      <w:tr w:rsidR="000C716A" w14:paraId="5A5D4424" w14:textId="77777777" w:rsidTr="00E627A1">
        <w:tblPrEx>
          <w:tblLook w:val="04A0" w:firstRow="1" w:lastRow="0" w:firstColumn="1" w:lastColumn="0" w:noHBand="0" w:noVBand="1"/>
        </w:tblPrEx>
        <w:trPr>
          <w:cantSplit/>
          <w:jc w:val="center"/>
          <w:ins w:id="145" w:author="Abbas Kiani" w:date="2022-10-28T12:30:00Z"/>
        </w:trPr>
        <w:tc>
          <w:tcPr>
            <w:tcW w:w="3425" w:type="dxa"/>
          </w:tcPr>
          <w:p w14:paraId="0B066593" w14:textId="77777777" w:rsidR="000C716A" w:rsidRDefault="000C716A" w:rsidP="00E627A1">
            <w:pPr>
              <w:pStyle w:val="TAL"/>
              <w:rPr>
                <w:ins w:id="146" w:author="Abbas Kiani" w:date="2022-10-28T12:30:00Z"/>
              </w:rPr>
            </w:pPr>
            <w:ins w:id="147" w:author="Abbas Kiani" w:date="2022-10-28T12:30:00Z">
              <w:r>
                <w:t xml:space="preserve">  &gt;List of primary NG-RAN nodes</w:t>
              </w:r>
            </w:ins>
          </w:p>
        </w:tc>
        <w:tc>
          <w:tcPr>
            <w:tcW w:w="6096" w:type="dxa"/>
          </w:tcPr>
          <w:p w14:paraId="0F736E5B" w14:textId="77777777" w:rsidR="000C716A" w:rsidRDefault="000C716A" w:rsidP="00E627A1">
            <w:pPr>
              <w:pStyle w:val="TAL"/>
              <w:rPr>
                <w:ins w:id="148" w:author="Abbas Kiani" w:date="2022-10-28T12:30:00Z"/>
              </w:rPr>
            </w:pPr>
            <w:ins w:id="149" w:author="Abbas Kiani" w:date="2022-10-28T12:30:00Z">
              <w:r>
                <w:t>List of Primary NG-RAN nodes identified based on predicted UE location during the analytics period.</w:t>
              </w:r>
            </w:ins>
          </w:p>
        </w:tc>
      </w:tr>
      <w:tr w:rsidR="000C716A" w14:paraId="0D52AB92" w14:textId="77777777" w:rsidTr="00E627A1">
        <w:tblPrEx>
          <w:tblLook w:val="04A0" w:firstRow="1" w:lastRow="0" w:firstColumn="1" w:lastColumn="0" w:noHBand="0" w:noVBand="1"/>
        </w:tblPrEx>
        <w:trPr>
          <w:cantSplit/>
          <w:jc w:val="center"/>
          <w:ins w:id="150" w:author="Abbas Kiani" w:date="2022-10-28T12:30:00Z"/>
        </w:trPr>
        <w:tc>
          <w:tcPr>
            <w:tcW w:w="3425" w:type="dxa"/>
          </w:tcPr>
          <w:p w14:paraId="470C03ED" w14:textId="77777777" w:rsidR="000C716A" w:rsidRDefault="000C716A" w:rsidP="00E627A1">
            <w:pPr>
              <w:pStyle w:val="TAL"/>
              <w:rPr>
                <w:ins w:id="151" w:author="Abbas Kiani" w:date="2022-10-28T12:30:00Z"/>
              </w:rPr>
            </w:pPr>
            <w:ins w:id="152" w:author="Abbas Kiani" w:date="2022-10-28T12:30:00Z">
              <w:r>
                <w:t xml:space="preserve">  &gt;List of secondary NG-RAN nodes</w:t>
              </w:r>
            </w:ins>
          </w:p>
        </w:tc>
        <w:tc>
          <w:tcPr>
            <w:tcW w:w="6096" w:type="dxa"/>
          </w:tcPr>
          <w:p w14:paraId="32FF75B0" w14:textId="77777777" w:rsidR="000C716A" w:rsidRDefault="000C716A" w:rsidP="00E627A1">
            <w:pPr>
              <w:pStyle w:val="TAL"/>
              <w:rPr>
                <w:ins w:id="153" w:author="Abbas Kiani" w:date="2022-10-28T12:30:00Z"/>
              </w:rPr>
            </w:pPr>
            <w:ins w:id="154" w:author="Abbas Kiani" w:date="2022-10-28T12:30:00Z">
              <w:r>
                <w:t>List of Secondary NG-RAN nodes identified based on predicted UE location during the analytics period.</w:t>
              </w:r>
            </w:ins>
          </w:p>
        </w:tc>
      </w:tr>
      <w:tr w:rsidR="003B158D" w:rsidRPr="005D2CF1" w14:paraId="06B4FF9B" w14:textId="77777777" w:rsidTr="00E627A1">
        <w:trPr>
          <w:cantSplit/>
          <w:jc w:val="center"/>
        </w:trPr>
        <w:tc>
          <w:tcPr>
            <w:tcW w:w="3425" w:type="dxa"/>
          </w:tcPr>
          <w:p w14:paraId="1CE815DE" w14:textId="77777777" w:rsidR="003B158D" w:rsidRPr="00632141" w:rsidRDefault="003B158D" w:rsidP="00E627A1">
            <w:pPr>
              <w:pStyle w:val="TAL"/>
            </w:pPr>
            <w:r w:rsidRPr="00632141">
              <w:t xml:space="preserve">  &gt; Confidence</w:t>
            </w:r>
          </w:p>
        </w:tc>
        <w:tc>
          <w:tcPr>
            <w:tcW w:w="6096" w:type="dxa"/>
          </w:tcPr>
          <w:p w14:paraId="0E9BB680" w14:textId="77777777" w:rsidR="003B158D" w:rsidRPr="00632141" w:rsidRDefault="003B158D" w:rsidP="00E627A1">
            <w:pPr>
              <w:pStyle w:val="TAL"/>
            </w:pPr>
            <w:r w:rsidRPr="00632141">
              <w:t>Confidence of this prediction.</w:t>
            </w:r>
          </w:p>
        </w:tc>
      </w:tr>
      <w:tr w:rsidR="003B158D" w:rsidRPr="005D2CF1" w14:paraId="0241FA79" w14:textId="77777777" w:rsidTr="00E627A1">
        <w:trPr>
          <w:cantSplit/>
          <w:jc w:val="center"/>
        </w:trPr>
        <w:tc>
          <w:tcPr>
            <w:tcW w:w="9521" w:type="dxa"/>
            <w:gridSpan w:val="2"/>
          </w:tcPr>
          <w:p w14:paraId="68BE8C23" w14:textId="77777777" w:rsidR="003B158D" w:rsidRDefault="003B158D" w:rsidP="00E627A1">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698E01B2" w14:textId="77777777" w:rsidR="003B158D" w:rsidRDefault="003B158D" w:rsidP="00E627A1">
            <w:pPr>
              <w:pStyle w:val="TAN"/>
              <w:rPr>
                <w:ins w:id="155" w:author="Abbas Kiani" w:date="2022-10-28T12:29:00Z"/>
              </w:rPr>
            </w:pPr>
            <w:r>
              <w:t>NOTE 2:</w:t>
            </w:r>
            <w:r>
              <w:tab/>
              <w:t>This information element is an analytics subset that can be used in "list of analytics subsets that are requested" and only applicable when Target of Analytics Reporting is for a single UE.</w:t>
            </w:r>
          </w:p>
          <w:p w14:paraId="711308B5" w14:textId="3A182A25" w:rsidR="004B5C3C" w:rsidRPr="00632141" w:rsidRDefault="004B5C3C" w:rsidP="00E627A1">
            <w:pPr>
              <w:pStyle w:val="TAN"/>
            </w:pPr>
            <w:ins w:id="156" w:author="Abbas Kiani" w:date="2022-10-28T12:29:00Z">
              <w:r>
                <w:t>NOTE 3:</w:t>
              </w:r>
              <w:r>
                <w:rPr>
                  <w:rFonts w:eastAsia="DengXian"/>
                  <w:lang w:eastAsia="zh-CN"/>
                </w:rPr>
                <w:tab/>
              </w:r>
              <w:r>
                <w:t>In case of I-UPF, this value includes both N3 and N9 experience.</w:t>
              </w:r>
            </w:ins>
          </w:p>
        </w:tc>
      </w:tr>
    </w:tbl>
    <w:p w14:paraId="3832AB08" w14:textId="77777777" w:rsidR="003B158D" w:rsidRDefault="003B158D" w:rsidP="003B158D">
      <w:pPr>
        <w:pStyle w:val="FP"/>
      </w:pPr>
    </w:p>
    <w:p w14:paraId="6D2D5C1E" w14:textId="0AD818CB" w:rsidR="003B158D" w:rsidRPr="003B158D" w:rsidRDefault="003B158D" w:rsidP="003B158D">
      <w:pPr>
        <w:tabs>
          <w:tab w:val="left" w:pos="2090"/>
        </w:tabs>
        <w:rPr>
          <w:lang w:val="en-US" w:eastAsia="ko-KR"/>
        </w:rPr>
      </w:pPr>
    </w:p>
    <w:sectPr w:rsidR="003B158D" w:rsidRPr="003B158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A7441" w14:textId="77777777" w:rsidR="00A0500D" w:rsidRDefault="00A0500D">
      <w:r>
        <w:separator/>
      </w:r>
    </w:p>
  </w:endnote>
  <w:endnote w:type="continuationSeparator" w:id="0">
    <w:p w14:paraId="0BBB91B0" w14:textId="77777777" w:rsidR="00A0500D" w:rsidRDefault="00A0500D">
      <w:r>
        <w:continuationSeparator/>
      </w:r>
    </w:p>
  </w:endnote>
  <w:endnote w:type="continuationNotice" w:id="1">
    <w:p w14:paraId="26697D8D" w14:textId="77777777" w:rsidR="00A0500D" w:rsidRDefault="00A050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53464" w14:textId="77777777" w:rsidR="00A0500D" w:rsidRDefault="00A0500D">
      <w:r>
        <w:separator/>
      </w:r>
    </w:p>
  </w:footnote>
  <w:footnote w:type="continuationSeparator" w:id="0">
    <w:p w14:paraId="2AAF1485" w14:textId="77777777" w:rsidR="00A0500D" w:rsidRDefault="00A0500D">
      <w:r>
        <w:continuationSeparator/>
      </w:r>
    </w:p>
  </w:footnote>
  <w:footnote w:type="continuationNotice" w:id="1">
    <w:p w14:paraId="012057A9" w14:textId="77777777" w:rsidR="00A0500D" w:rsidRDefault="00A050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bas Kiani">
    <w15:presenceInfo w15:providerId="AD" w15:userId="S::akiani@futurewei.com::cabcf35f-c297-420c-9ebe-61eda2bedc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45B0"/>
    <w:rsid w:val="00011631"/>
    <w:rsid w:val="00020527"/>
    <w:rsid w:val="00022E4A"/>
    <w:rsid w:val="00023094"/>
    <w:rsid w:val="00031035"/>
    <w:rsid w:val="00032F9C"/>
    <w:rsid w:val="00034A9E"/>
    <w:rsid w:val="000405C8"/>
    <w:rsid w:val="0004071A"/>
    <w:rsid w:val="000437EE"/>
    <w:rsid w:val="000448A3"/>
    <w:rsid w:val="00045FE4"/>
    <w:rsid w:val="000525B1"/>
    <w:rsid w:val="00053412"/>
    <w:rsid w:val="00054ADD"/>
    <w:rsid w:val="00054B0F"/>
    <w:rsid w:val="00060909"/>
    <w:rsid w:val="00074DB2"/>
    <w:rsid w:val="000755D4"/>
    <w:rsid w:val="00090369"/>
    <w:rsid w:val="00093BBB"/>
    <w:rsid w:val="00097492"/>
    <w:rsid w:val="000A6394"/>
    <w:rsid w:val="000A63BF"/>
    <w:rsid w:val="000B15AA"/>
    <w:rsid w:val="000B7FED"/>
    <w:rsid w:val="000C038A"/>
    <w:rsid w:val="000C4ABF"/>
    <w:rsid w:val="000C5CEE"/>
    <w:rsid w:val="000C6598"/>
    <w:rsid w:val="000C716A"/>
    <w:rsid w:val="000C74C5"/>
    <w:rsid w:val="000C7DE8"/>
    <w:rsid w:val="000D2211"/>
    <w:rsid w:val="000D2E29"/>
    <w:rsid w:val="000D44B3"/>
    <w:rsid w:val="000E3ADC"/>
    <w:rsid w:val="000E54C6"/>
    <w:rsid w:val="000E62C3"/>
    <w:rsid w:val="000E788C"/>
    <w:rsid w:val="00115C74"/>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80357"/>
    <w:rsid w:val="00185B8F"/>
    <w:rsid w:val="0019075A"/>
    <w:rsid w:val="00191992"/>
    <w:rsid w:val="00192C46"/>
    <w:rsid w:val="001A08B3"/>
    <w:rsid w:val="001A0D34"/>
    <w:rsid w:val="001A16D4"/>
    <w:rsid w:val="001A4434"/>
    <w:rsid w:val="001A44CE"/>
    <w:rsid w:val="001A47E6"/>
    <w:rsid w:val="001A654F"/>
    <w:rsid w:val="001A7B60"/>
    <w:rsid w:val="001B0F5E"/>
    <w:rsid w:val="001B52F0"/>
    <w:rsid w:val="001B7A65"/>
    <w:rsid w:val="001E41F3"/>
    <w:rsid w:val="001F0A77"/>
    <w:rsid w:val="001F0D1C"/>
    <w:rsid w:val="002030DE"/>
    <w:rsid w:val="00206BB4"/>
    <w:rsid w:val="00206D84"/>
    <w:rsid w:val="00224088"/>
    <w:rsid w:val="002265A6"/>
    <w:rsid w:val="00226622"/>
    <w:rsid w:val="00231497"/>
    <w:rsid w:val="00236392"/>
    <w:rsid w:val="00242430"/>
    <w:rsid w:val="00243A1F"/>
    <w:rsid w:val="00254894"/>
    <w:rsid w:val="00257542"/>
    <w:rsid w:val="0026004D"/>
    <w:rsid w:val="002640DD"/>
    <w:rsid w:val="00272CAF"/>
    <w:rsid w:val="00275CF7"/>
    <w:rsid w:val="00275D12"/>
    <w:rsid w:val="002762C4"/>
    <w:rsid w:val="00281082"/>
    <w:rsid w:val="00282D17"/>
    <w:rsid w:val="00283EF0"/>
    <w:rsid w:val="00284FEB"/>
    <w:rsid w:val="002860C4"/>
    <w:rsid w:val="00286C5E"/>
    <w:rsid w:val="00286C86"/>
    <w:rsid w:val="00291EBA"/>
    <w:rsid w:val="00292003"/>
    <w:rsid w:val="00293997"/>
    <w:rsid w:val="0029538C"/>
    <w:rsid w:val="002A4628"/>
    <w:rsid w:val="002A5325"/>
    <w:rsid w:val="002B1899"/>
    <w:rsid w:val="002B5741"/>
    <w:rsid w:val="002C14E9"/>
    <w:rsid w:val="002C2458"/>
    <w:rsid w:val="002C2598"/>
    <w:rsid w:val="002D2CB7"/>
    <w:rsid w:val="002E472E"/>
    <w:rsid w:val="002E5DAB"/>
    <w:rsid w:val="002F03EA"/>
    <w:rsid w:val="002F3130"/>
    <w:rsid w:val="00305409"/>
    <w:rsid w:val="00306DF2"/>
    <w:rsid w:val="003116C5"/>
    <w:rsid w:val="00314FD3"/>
    <w:rsid w:val="00315636"/>
    <w:rsid w:val="00316251"/>
    <w:rsid w:val="00321123"/>
    <w:rsid w:val="003229A3"/>
    <w:rsid w:val="0032311A"/>
    <w:rsid w:val="00323B97"/>
    <w:rsid w:val="003260B8"/>
    <w:rsid w:val="0033200A"/>
    <w:rsid w:val="00335E7B"/>
    <w:rsid w:val="0034047B"/>
    <w:rsid w:val="00342B7D"/>
    <w:rsid w:val="003448E7"/>
    <w:rsid w:val="00345288"/>
    <w:rsid w:val="00353FE0"/>
    <w:rsid w:val="00356180"/>
    <w:rsid w:val="00356B5B"/>
    <w:rsid w:val="003609EF"/>
    <w:rsid w:val="00361EDA"/>
    <w:rsid w:val="0036231A"/>
    <w:rsid w:val="003639E3"/>
    <w:rsid w:val="0036586D"/>
    <w:rsid w:val="0037461F"/>
    <w:rsid w:val="00374DD4"/>
    <w:rsid w:val="003809F4"/>
    <w:rsid w:val="00390639"/>
    <w:rsid w:val="00390926"/>
    <w:rsid w:val="003A4444"/>
    <w:rsid w:val="003B03DE"/>
    <w:rsid w:val="003B158D"/>
    <w:rsid w:val="003B1B41"/>
    <w:rsid w:val="003C11E9"/>
    <w:rsid w:val="003C6848"/>
    <w:rsid w:val="003D03FB"/>
    <w:rsid w:val="003D1A6B"/>
    <w:rsid w:val="003D3D96"/>
    <w:rsid w:val="003D73AA"/>
    <w:rsid w:val="003E1A36"/>
    <w:rsid w:val="003E4CBC"/>
    <w:rsid w:val="003E4E32"/>
    <w:rsid w:val="003F164F"/>
    <w:rsid w:val="003F3823"/>
    <w:rsid w:val="003F6030"/>
    <w:rsid w:val="004011E5"/>
    <w:rsid w:val="004073FE"/>
    <w:rsid w:val="00410371"/>
    <w:rsid w:val="00413CA4"/>
    <w:rsid w:val="00423497"/>
    <w:rsid w:val="004242F1"/>
    <w:rsid w:val="0042448F"/>
    <w:rsid w:val="00425465"/>
    <w:rsid w:val="00426DAA"/>
    <w:rsid w:val="004314D4"/>
    <w:rsid w:val="00431B3A"/>
    <w:rsid w:val="004322C7"/>
    <w:rsid w:val="00437395"/>
    <w:rsid w:val="004467A0"/>
    <w:rsid w:val="00451828"/>
    <w:rsid w:val="00452364"/>
    <w:rsid w:val="00455198"/>
    <w:rsid w:val="0047455D"/>
    <w:rsid w:val="004755F8"/>
    <w:rsid w:val="00477647"/>
    <w:rsid w:val="004844E0"/>
    <w:rsid w:val="00485DBC"/>
    <w:rsid w:val="004866D2"/>
    <w:rsid w:val="0049767D"/>
    <w:rsid w:val="004A5F15"/>
    <w:rsid w:val="004B0512"/>
    <w:rsid w:val="004B45ED"/>
    <w:rsid w:val="004B487E"/>
    <w:rsid w:val="004B568B"/>
    <w:rsid w:val="004B5C3C"/>
    <w:rsid w:val="004B75B7"/>
    <w:rsid w:val="004C0772"/>
    <w:rsid w:val="004C5CD1"/>
    <w:rsid w:val="004D162E"/>
    <w:rsid w:val="004D273F"/>
    <w:rsid w:val="004D2A2F"/>
    <w:rsid w:val="004D3323"/>
    <w:rsid w:val="004D4588"/>
    <w:rsid w:val="004D4E12"/>
    <w:rsid w:val="004D6D2F"/>
    <w:rsid w:val="004D7AC5"/>
    <w:rsid w:val="004F37F5"/>
    <w:rsid w:val="005025FD"/>
    <w:rsid w:val="0050699A"/>
    <w:rsid w:val="0051012F"/>
    <w:rsid w:val="0051346E"/>
    <w:rsid w:val="005141D9"/>
    <w:rsid w:val="0051580D"/>
    <w:rsid w:val="00526603"/>
    <w:rsid w:val="00531598"/>
    <w:rsid w:val="00532C2D"/>
    <w:rsid w:val="005438BA"/>
    <w:rsid w:val="00544083"/>
    <w:rsid w:val="005457ED"/>
    <w:rsid w:val="00547111"/>
    <w:rsid w:val="00547BBC"/>
    <w:rsid w:val="00555EF0"/>
    <w:rsid w:val="00557E4F"/>
    <w:rsid w:val="0056157F"/>
    <w:rsid w:val="00561ED6"/>
    <w:rsid w:val="005817A8"/>
    <w:rsid w:val="0059089A"/>
    <w:rsid w:val="005915BD"/>
    <w:rsid w:val="00592D74"/>
    <w:rsid w:val="005B0352"/>
    <w:rsid w:val="005B0DB1"/>
    <w:rsid w:val="005C046F"/>
    <w:rsid w:val="005C21C9"/>
    <w:rsid w:val="005C29A8"/>
    <w:rsid w:val="005C3B5F"/>
    <w:rsid w:val="005D5EA8"/>
    <w:rsid w:val="005D6510"/>
    <w:rsid w:val="005D77AD"/>
    <w:rsid w:val="005E2C44"/>
    <w:rsid w:val="005E327F"/>
    <w:rsid w:val="005E6D74"/>
    <w:rsid w:val="005F1EEF"/>
    <w:rsid w:val="006004D3"/>
    <w:rsid w:val="0060062F"/>
    <w:rsid w:val="006028B3"/>
    <w:rsid w:val="0060766A"/>
    <w:rsid w:val="00612C69"/>
    <w:rsid w:val="00616E08"/>
    <w:rsid w:val="00621188"/>
    <w:rsid w:val="0062190C"/>
    <w:rsid w:val="00623ECB"/>
    <w:rsid w:val="0062429F"/>
    <w:rsid w:val="006257ED"/>
    <w:rsid w:val="006307F6"/>
    <w:rsid w:val="00632E84"/>
    <w:rsid w:val="00635026"/>
    <w:rsid w:val="00643EAC"/>
    <w:rsid w:val="006445F4"/>
    <w:rsid w:val="00644E21"/>
    <w:rsid w:val="00646545"/>
    <w:rsid w:val="006532F1"/>
    <w:rsid w:val="00653DE4"/>
    <w:rsid w:val="00655B13"/>
    <w:rsid w:val="00657EC5"/>
    <w:rsid w:val="00665C47"/>
    <w:rsid w:val="00666BE5"/>
    <w:rsid w:val="00675548"/>
    <w:rsid w:val="00687467"/>
    <w:rsid w:val="00692C8F"/>
    <w:rsid w:val="00695808"/>
    <w:rsid w:val="0069591B"/>
    <w:rsid w:val="00695A5C"/>
    <w:rsid w:val="00697D77"/>
    <w:rsid w:val="006A57FC"/>
    <w:rsid w:val="006B3A49"/>
    <w:rsid w:val="006B3FC7"/>
    <w:rsid w:val="006B46FB"/>
    <w:rsid w:val="006C6AF3"/>
    <w:rsid w:val="006D1CF2"/>
    <w:rsid w:val="006D35E8"/>
    <w:rsid w:val="006D5E1A"/>
    <w:rsid w:val="006E21FB"/>
    <w:rsid w:val="006F4109"/>
    <w:rsid w:val="006F4908"/>
    <w:rsid w:val="006F7C5A"/>
    <w:rsid w:val="00703855"/>
    <w:rsid w:val="00703D85"/>
    <w:rsid w:val="00704DA8"/>
    <w:rsid w:val="00711479"/>
    <w:rsid w:val="00714174"/>
    <w:rsid w:val="00714AC8"/>
    <w:rsid w:val="007222A6"/>
    <w:rsid w:val="007266B6"/>
    <w:rsid w:val="0073526E"/>
    <w:rsid w:val="0073549A"/>
    <w:rsid w:val="00735CE0"/>
    <w:rsid w:val="00737453"/>
    <w:rsid w:val="0074015D"/>
    <w:rsid w:val="00745721"/>
    <w:rsid w:val="00750C69"/>
    <w:rsid w:val="007541BD"/>
    <w:rsid w:val="00755889"/>
    <w:rsid w:val="00763B7B"/>
    <w:rsid w:val="00766BA5"/>
    <w:rsid w:val="00775BCF"/>
    <w:rsid w:val="0077649F"/>
    <w:rsid w:val="007900FA"/>
    <w:rsid w:val="00791860"/>
    <w:rsid w:val="00792342"/>
    <w:rsid w:val="00793E90"/>
    <w:rsid w:val="00796526"/>
    <w:rsid w:val="00797603"/>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FDC"/>
    <w:rsid w:val="007D2212"/>
    <w:rsid w:val="007D6A07"/>
    <w:rsid w:val="007E3C74"/>
    <w:rsid w:val="007F3AAF"/>
    <w:rsid w:val="007F71D6"/>
    <w:rsid w:val="007F7259"/>
    <w:rsid w:val="008040A8"/>
    <w:rsid w:val="008103BA"/>
    <w:rsid w:val="008109A1"/>
    <w:rsid w:val="008121DF"/>
    <w:rsid w:val="00813DD2"/>
    <w:rsid w:val="00826933"/>
    <w:rsid w:val="00826DCF"/>
    <w:rsid w:val="008279FA"/>
    <w:rsid w:val="008309DF"/>
    <w:rsid w:val="00831913"/>
    <w:rsid w:val="00837184"/>
    <w:rsid w:val="0084534E"/>
    <w:rsid w:val="008461E9"/>
    <w:rsid w:val="00860852"/>
    <w:rsid w:val="00861C05"/>
    <w:rsid w:val="008626E7"/>
    <w:rsid w:val="00864134"/>
    <w:rsid w:val="0087041E"/>
    <w:rsid w:val="00870EE7"/>
    <w:rsid w:val="008837D9"/>
    <w:rsid w:val="00883AF9"/>
    <w:rsid w:val="00885CB9"/>
    <w:rsid w:val="008863B9"/>
    <w:rsid w:val="00891BE9"/>
    <w:rsid w:val="008A0D2B"/>
    <w:rsid w:val="008A45A6"/>
    <w:rsid w:val="008A4E8C"/>
    <w:rsid w:val="008B0A39"/>
    <w:rsid w:val="008B1D2D"/>
    <w:rsid w:val="008C0981"/>
    <w:rsid w:val="008C1463"/>
    <w:rsid w:val="008C178A"/>
    <w:rsid w:val="008C1E93"/>
    <w:rsid w:val="008D0C43"/>
    <w:rsid w:val="008D1819"/>
    <w:rsid w:val="008D3CCC"/>
    <w:rsid w:val="008E54C9"/>
    <w:rsid w:val="008E5EF1"/>
    <w:rsid w:val="008F3789"/>
    <w:rsid w:val="008F686C"/>
    <w:rsid w:val="008F7BB7"/>
    <w:rsid w:val="009148DE"/>
    <w:rsid w:val="0091614C"/>
    <w:rsid w:val="0092220A"/>
    <w:rsid w:val="00935638"/>
    <w:rsid w:val="009403B8"/>
    <w:rsid w:val="00940E28"/>
    <w:rsid w:val="00941E30"/>
    <w:rsid w:val="00943BA9"/>
    <w:rsid w:val="00950F2B"/>
    <w:rsid w:val="00951F8E"/>
    <w:rsid w:val="00953C9C"/>
    <w:rsid w:val="009608BC"/>
    <w:rsid w:val="00974642"/>
    <w:rsid w:val="0097645E"/>
    <w:rsid w:val="009777D9"/>
    <w:rsid w:val="00980C9F"/>
    <w:rsid w:val="00985AEA"/>
    <w:rsid w:val="00991B88"/>
    <w:rsid w:val="0099203B"/>
    <w:rsid w:val="00992CC8"/>
    <w:rsid w:val="009936C7"/>
    <w:rsid w:val="009A0A90"/>
    <w:rsid w:val="009A199C"/>
    <w:rsid w:val="009A1BEF"/>
    <w:rsid w:val="009A4D85"/>
    <w:rsid w:val="009A5753"/>
    <w:rsid w:val="009A579D"/>
    <w:rsid w:val="009B06B1"/>
    <w:rsid w:val="009B1651"/>
    <w:rsid w:val="009B43B6"/>
    <w:rsid w:val="009B4576"/>
    <w:rsid w:val="009B5BA5"/>
    <w:rsid w:val="009C34B1"/>
    <w:rsid w:val="009C489B"/>
    <w:rsid w:val="009C60E5"/>
    <w:rsid w:val="009D2146"/>
    <w:rsid w:val="009D6AEA"/>
    <w:rsid w:val="009D75D7"/>
    <w:rsid w:val="009E2D62"/>
    <w:rsid w:val="009E3297"/>
    <w:rsid w:val="009E40E4"/>
    <w:rsid w:val="009E762F"/>
    <w:rsid w:val="009F0FC9"/>
    <w:rsid w:val="009F5C49"/>
    <w:rsid w:val="009F734F"/>
    <w:rsid w:val="00A01070"/>
    <w:rsid w:val="00A02F75"/>
    <w:rsid w:val="00A0500D"/>
    <w:rsid w:val="00A07746"/>
    <w:rsid w:val="00A14AF9"/>
    <w:rsid w:val="00A163C2"/>
    <w:rsid w:val="00A23AE8"/>
    <w:rsid w:val="00A246B6"/>
    <w:rsid w:val="00A26C57"/>
    <w:rsid w:val="00A300B4"/>
    <w:rsid w:val="00A30839"/>
    <w:rsid w:val="00A3560F"/>
    <w:rsid w:val="00A42C66"/>
    <w:rsid w:val="00A47E70"/>
    <w:rsid w:val="00A508E1"/>
    <w:rsid w:val="00A50CF0"/>
    <w:rsid w:val="00A539F8"/>
    <w:rsid w:val="00A5515A"/>
    <w:rsid w:val="00A576E5"/>
    <w:rsid w:val="00A65A3E"/>
    <w:rsid w:val="00A663C6"/>
    <w:rsid w:val="00A7095F"/>
    <w:rsid w:val="00A70EC0"/>
    <w:rsid w:val="00A7671C"/>
    <w:rsid w:val="00A80317"/>
    <w:rsid w:val="00A819EB"/>
    <w:rsid w:val="00A94E20"/>
    <w:rsid w:val="00AA285A"/>
    <w:rsid w:val="00AA2CBC"/>
    <w:rsid w:val="00AB16B1"/>
    <w:rsid w:val="00AC5563"/>
    <w:rsid w:val="00AC5820"/>
    <w:rsid w:val="00AC58BD"/>
    <w:rsid w:val="00AC5DA2"/>
    <w:rsid w:val="00AC6EF5"/>
    <w:rsid w:val="00AD0D75"/>
    <w:rsid w:val="00AD184B"/>
    <w:rsid w:val="00AD1CD8"/>
    <w:rsid w:val="00AD1D0F"/>
    <w:rsid w:val="00AD1FB7"/>
    <w:rsid w:val="00AD380E"/>
    <w:rsid w:val="00AE6CF3"/>
    <w:rsid w:val="00AF558C"/>
    <w:rsid w:val="00AF679E"/>
    <w:rsid w:val="00AF78FD"/>
    <w:rsid w:val="00B0036D"/>
    <w:rsid w:val="00B0265B"/>
    <w:rsid w:val="00B070D4"/>
    <w:rsid w:val="00B1333D"/>
    <w:rsid w:val="00B13E61"/>
    <w:rsid w:val="00B23570"/>
    <w:rsid w:val="00B23ED6"/>
    <w:rsid w:val="00B253F8"/>
    <w:rsid w:val="00B258BB"/>
    <w:rsid w:val="00B37241"/>
    <w:rsid w:val="00B42346"/>
    <w:rsid w:val="00B43275"/>
    <w:rsid w:val="00B47ACF"/>
    <w:rsid w:val="00B50F2C"/>
    <w:rsid w:val="00B51553"/>
    <w:rsid w:val="00B6402F"/>
    <w:rsid w:val="00B65D99"/>
    <w:rsid w:val="00B67B97"/>
    <w:rsid w:val="00B75075"/>
    <w:rsid w:val="00B7789E"/>
    <w:rsid w:val="00B84FA0"/>
    <w:rsid w:val="00B86682"/>
    <w:rsid w:val="00B909EE"/>
    <w:rsid w:val="00B93C71"/>
    <w:rsid w:val="00B940B7"/>
    <w:rsid w:val="00B968C8"/>
    <w:rsid w:val="00BA1992"/>
    <w:rsid w:val="00BA3EC5"/>
    <w:rsid w:val="00BA517D"/>
    <w:rsid w:val="00BA51D9"/>
    <w:rsid w:val="00BA6FD2"/>
    <w:rsid w:val="00BB1A9A"/>
    <w:rsid w:val="00BB2934"/>
    <w:rsid w:val="00BB44BA"/>
    <w:rsid w:val="00BB5DFC"/>
    <w:rsid w:val="00BC12DB"/>
    <w:rsid w:val="00BC69A4"/>
    <w:rsid w:val="00BD279D"/>
    <w:rsid w:val="00BD5609"/>
    <w:rsid w:val="00BD6BB8"/>
    <w:rsid w:val="00BE2E4C"/>
    <w:rsid w:val="00BE36E7"/>
    <w:rsid w:val="00BE41B8"/>
    <w:rsid w:val="00BE466C"/>
    <w:rsid w:val="00BE592F"/>
    <w:rsid w:val="00BF465D"/>
    <w:rsid w:val="00BF4F20"/>
    <w:rsid w:val="00C05328"/>
    <w:rsid w:val="00C056AB"/>
    <w:rsid w:val="00C078CD"/>
    <w:rsid w:val="00C22CF4"/>
    <w:rsid w:val="00C345E3"/>
    <w:rsid w:val="00C35AFE"/>
    <w:rsid w:val="00C36015"/>
    <w:rsid w:val="00C37368"/>
    <w:rsid w:val="00C42091"/>
    <w:rsid w:val="00C42262"/>
    <w:rsid w:val="00C454A5"/>
    <w:rsid w:val="00C47049"/>
    <w:rsid w:val="00C507EE"/>
    <w:rsid w:val="00C51190"/>
    <w:rsid w:val="00C52F19"/>
    <w:rsid w:val="00C556EC"/>
    <w:rsid w:val="00C60574"/>
    <w:rsid w:val="00C6118F"/>
    <w:rsid w:val="00C62048"/>
    <w:rsid w:val="00C63B93"/>
    <w:rsid w:val="00C66B19"/>
    <w:rsid w:val="00C66BA2"/>
    <w:rsid w:val="00C67ACF"/>
    <w:rsid w:val="00C71A2D"/>
    <w:rsid w:val="00C757DF"/>
    <w:rsid w:val="00C75C03"/>
    <w:rsid w:val="00C870F6"/>
    <w:rsid w:val="00C87459"/>
    <w:rsid w:val="00C87A4D"/>
    <w:rsid w:val="00C87BCF"/>
    <w:rsid w:val="00C9471C"/>
    <w:rsid w:val="00C95985"/>
    <w:rsid w:val="00C97AC7"/>
    <w:rsid w:val="00CA23A5"/>
    <w:rsid w:val="00CA5608"/>
    <w:rsid w:val="00CB3359"/>
    <w:rsid w:val="00CB37FD"/>
    <w:rsid w:val="00CC3803"/>
    <w:rsid w:val="00CC390A"/>
    <w:rsid w:val="00CC5026"/>
    <w:rsid w:val="00CC68D0"/>
    <w:rsid w:val="00CC79FC"/>
    <w:rsid w:val="00CD0870"/>
    <w:rsid w:val="00CD0CA3"/>
    <w:rsid w:val="00CD296D"/>
    <w:rsid w:val="00CF1856"/>
    <w:rsid w:val="00CF4CFD"/>
    <w:rsid w:val="00D02C63"/>
    <w:rsid w:val="00D03F9A"/>
    <w:rsid w:val="00D06D51"/>
    <w:rsid w:val="00D10740"/>
    <w:rsid w:val="00D1158C"/>
    <w:rsid w:val="00D237F4"/>
    <w:rsid w:val="00D24991"/>
    <w:rsid w:val="00D2697C"/>
    <w:rsid w:val="00D31D2A"/>
    <w:rsid w:val="00D3560D"/>
    <w:rsid w:val="00D4195A"/>
    <w:rsid w:val="00D4398E"/>
    <w:rsid w:val="00D4410C"/>
    <w:rsid w:val="00D4777E"/>
    <w:rsid w:val="00D50255"/>
    <w:rsid w:val="00D5134F"/>
    <w:rsid w:val="00D54BE5"/>
    <w:rsid w:val="00D55E6F"/>
    <w:rsid w:val="00D56A0C"/>
    <w:rsid w:val="00D66520"/>
    <w:rsid w:val="00D7529A"/>
    <w:rsid w:val="00D75F00"/>
    <w:rsid w:val="00D84AE9"/>
    <w:rsid w:val="00D86981"/>
    <w:rsid w:val="00D87C52"/>
    <w:rsid w:val="00D94D0C"/>
    <w:rsid w:val="00D96C85"/>
    <w:rsid w:val="00DA1F12"/>
    <w:rsid w:val="00DA47E4"/>
    <w:rsid w:val="00DA5D64"/>
    <w:rsid w:val="00DA5FD8"/>
    <w:rsid w:val="00DB1289"/>
    <w:rsid w:val="00DB1CF0"/>
    <w:rsid w:val="00DB20E5"/>
    <w:rsid w:val="00DB6AE4"/>
    <w:rsid w:val="00DC2D67"/>
    <w:rsid w:val="00DC6D56"/>
    <w:rsid w:val="00DD1EA2"/>
    <w:rsid w:val="00DD37B9"/>
    <w:rsid w:val="00DD5FFB"/>
    <w:rsid w:val="00DD67D3"/>
    <w:rsid w:val="00DE34CF"/>
    <w:rsid w:val="00DE53C5"/>
    <w:rsid w:val="00E00BE3"/>
    <w:rsid w:val="00E02375"/>
    <w:rsid w:val="00E06170"/>
    <w:rsid w:val="00E075F3"/>
    <w:rsid w:val="00E07A89"/>
    <w:rsid w:val="00E11B8F"/>
    <w:rsid w:val="00E13AC6"/>
    <w:rsid w:val="00E13F3D"/>
    <w:rsid w:val="00E2091D"/>
    <w:rsid w:val="00E23858"/>
    <w:rsid w:val="00E32762"/>
    <w:rsid w:val="00E33A57"/>
    <w:rsid w:val="00E33F14"/>
    <w:rsid w:val="00E34898"/>
    <w:rsid w:val="00E377B5"/>
    <w:rsid w:val="00E4020B"/>
    <w:rsid w:val="00E40FB9"/>
    <w:rsid w:val="00E41238"/>
    <w:rsid w:val="00E436A7"/>
    <w:rsid w:val="00E5055B"/>
    <w:rsid w:val="00E56C07"/>
    <w:rsid w:val="00E57009"/>
    <w:rsid w:val="00E63C79"/>
    <w:rsid w:val="00E642FD"/>
    <w:rsid w:val="00E6463A"/>
    <w:rsid w:val="00E652D1"/>
    <w:rsid w:val="00E678EE"/>
    <w:rsid w:val="00E7510C"/>
    <w:rsid w:val="00E83C5C"/>
    <w:rsid w:val="00E932C4"/>
    <w:rsid w:val="00EA0454"/>
    <w:rsid w:val="00EA2B7E"/>
    <w:rsid w:val="00EA666E"/>
    <w:rsid w:val="00EA6B19"/>
    <w:rsid w:val="00EB09B7"/>
    <w:rsid w:val="00EB314E"/>
    <w:rsid w:val="00EC0312"/>
    <w:rsid w:val="00EC65BE"/>
    <w:rsid w:val="00ED4B0A"/>
    <w:rsid w:val="00ED59B2"/>
    <w:rsid w:val="00ED64B9"/>
    <w:rsid w:val="00EE0544"/>
    <w:rsid w:val="00EE2CCE"/>
    <w:rsid w:val="00EE3CD4"/>
    <w:rsid w:val="00EE7D7C"/>
    <w:rsid w:val="00EF0433"/>
    <w:rsid w:val="00EF2A06"/>
    <w:rsid w:val="00EF4D28"/>
    <w:rsid w:val="00F0116B"/>
    <w:rsid w:val="00F03BD1"/>
    <w:rsid w:val="00F03FFF"/>
    <w:rsid w:val="00F04FE8"/>
    <w:rsid w:val="00F05671"/>
    <w:rsid w:val="00F11C20"/>
    <w:rsid w:val="00F14619"/>
    <w:rsid w:val="00F25D98"/>
    <w:rsid w:val="00F27481"/>
    <w:rsid w:val="00F300FB"/>
    <w:rsid w:val="00F31FF7"/>
    <w:rsid w:val="00F338A1"/>
    <w:rsid w:val="00F416B4"/>
    <w:rsid w:val="00F4602A"/>
    <w:rsid w:val="00F575C1"/>
    <w:rsid w:val="00F62DC5"/>
    <w:rsid w:val="00F63BBE"/>
    <w:rsid w:val="00F665D9"/>
    <w:rsid w:val="00F7406C"/>
    <w:rsid w:val="00F81DAE"/>
    <w:rsid w:val="00F8256D"/>
    <w:rsid w:val="00F837DE"/>
    <w:rsid w:val="00F93183"/>
    <w:rsid w:val="00FA1595"/>
    <w:rsid w:val="00FA73F9"/>
    <w:rsid w:val="00FA7A3B"/>
    <w:rsid w:val="00FB6386"/>
    <w:rsid w:val="00FB72F9"/>
    <w:rsid w:val="00FC165C"/>
    <w:rsid w:val="00FC1DBC"/>
    <w:rsid w:val="00FC5513"/>
    <w:rsid w:val="00FC5E5E"/>
    <w:rsid w:val="00FD171D"/>
    <w:rsid w:val="00FD1740"/>
    <w:rsid w:val="00FD2639"/>
    <w:rsid w:val="00FD306D"/>
    <w:rsid w:val="00FE07D4"/>
    <w:rsid w:val="00FE2BB4"/>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qFormat/>
    <w:rsid w:val="0037461F"/>
    <w:rPr>
      <w:rFonts w:ascii="Arial" w:hAnsi="Arial"/>
      <w:sz w:val="18"/>
      <w:lang w:val="en-GB" w:eastAsia="en-US"/>
    </w:rPr>
  </w:style>
  <w:style w:type="character" w:customStyle="1" w:styleId="TACChar">
    <w:name w:val="TAC Char"/>
    <w:link w:val="TAC"/>
    <w:rsid w:val="003B158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2160</Words>
  <Characters>12316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14448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Abbas Kiani</cp:lastModifiedBy>
  <cp:revision>4</cp:revision>
  <cp:lastPrinted>1900-01-01T17:00:00Z</cp:lastPrinted>
  <dcterms:created xsi:type="dcterms:W3CDTF">2022-11-03T14:49:00Z</dcterms:created>
  <dcterms:modified xsi:type="dcterms:W3CDTF">2022-11-03T17:05:00Z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